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E3245" w14:textId="7BE28B29" w:rsidR="008A1C5C" w:rsidRDefault="00E27F0B" w:rsidP="008A1C5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911A38">
        <w:rPr>
          <w:b/>
          <w:noProof/>
          <w:sz w:val="24"/>
        </w:rPr>
        <w:t>3GP</w:t>
      </w:r>
      <w:r w:rsidR="008A1C5C" w:rsidRPr="007D3E81">
        <w:rPr>
          <w:rFonts w:cs="Arial"/>
          <w:b/>
          <w:sz w:val="24"/>
          <w:szCs w:val="24"/>
        </w:rPr>
        <w:t xml:space="preserve">3GPP TSG-RAN3 Meeting </w:t>
      </w:r>
      <w:r w:rsidR="008A1C5C">
        <w:rPr>
          <w:rFonts w:cs="Arial"/>
          <w:b/>
          <w:sz w:val="24"/>
          <w:szCs w:val="24"/>
        </w:rPr>
        <w:t>#105bis</w:t>
      </w:r>
      <w:r w:rsidR="008A1C5C" w:rsidRPr="007D3E81">
        <w:rPr>
          <w:rFonts w:cs="Arial"/>
          <w:b/>
          <w:sz w:val="24"/>
          <w:szCs w:val="24"/>
        </w:rPr>
        <w:tab/>
      </w:r>
      <w:r w:rsidR="00B522C8" w:rsidRPr="00B522C8">
        <w:rPr>
          <w:rFonts w:cs="Arial"/>
          <w:b/>
          <w:sz w:val="24"/>
          <w:szCs w:val="24"/>
        </w:rPr>
        <w:t>R3-195995</w:t>
      </w:r>
    </w:p>
    <w:p w14:paraId="70FB4865" w14:textId="77777777" w:rsidR="008A1C5C" w:rsidRPr="00455CF9" w:rsidRDefault="008A1C5C" w:rsidP="008A1C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Chongqing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China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14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October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October 2019</w:t>
      </w:r>
    </w:p>
    <w:p w14:paraId="1411FD9E" w14:textId="3482B673" w:rsidR="00E27F0B" w:rsidRPr="00E27F0B" w:rsidRDefault="00E27F0B" w:rsidP="008A1C5C">
      <w:pPr>
        <w:pStyle w:val="CRCoverPage"/>
        <w:tabs>
          <w:tab w:val="right" w:pos="9639"/>
        </w:tabs>
        <w:outlineLvl w:val="0"/>
        <w:rPr>
          <w:sz w:val="22"/>
          <w:szCs w:val="22"/>
          <w:lang w:val="en-US"/>
        </w:rPr>
      </w:pPr>
    </w:p>
    <w:p w14:paraId="4A4F422A" w14:textId="5BF8124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424B72">
        <w:rPr>
          <w:sz w:val="22"/>
          <w:szCs w:val="22"/>
          <w:lang w:val="en-US"/>
        </w:rPr>
        <w:t>9.3</w:t>
      </w:r>
      <w:r w:rsidR="00E24DDD">
        <w:rPr>
          <w:sz w:val="22"/>
          <w:szCs w:val="22"/>
          <w:lang w:val="en-US"/>
        </w:rPr>
        <w:t>.3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08B4BFFF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6745F" w:rsidRPr="00E6745F">
        <w:rPr>
          <w:sz w:val="22"/>
          <w:szCs w:val="22"/>
        </w:rPr>
        <w:t xml:space="preserve">Clarification on </w:t>
      </w:r>
      <w:r w:rsidR="0084439E">
        <w:rPr>
          <w:sz w:val="22"/>
          <w:szCs w:val="22"/>
        </w:rPr>
        <w:t>the handling of CG-</w:t>
      </w:r>
      <w:proofErr w:type="spellStart"/>
      <w:r w:rsidR="0084439E">
        <w:rPr>
          <w:sz w:val="22"/>
          <w:szCs w:val="22"/>
        </w:rPr>
        <w:t>ConfigInfo</w:t>
      </w:r>
      <w:proofErr w:type="spellEnd"/>
      <w:r w:rsidR="0084439E">
        <w:rPr>
          <w:sz w:val="22"/>
          <w:szCs w:val="22"/>
        </w:rPr>
        <w:t xml:space="preserve"> </w:t>
      </w:r>
      <w:r w:rsidR="00E6745F" w:rsidRPr="00E6745F">
        <w:rPr>
          <w:sz w:val="22"/>
          <w:szCs w:val="22"/>
        </w:rPr>
        <w:t>over F1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8B3FBB0" w14:textId="77777777" w:rsidR="00495FA3" w:rsidRDefault="0084439E" w:rsidP="0084439E">
      <w:r>
        <w:t>RAN2 has defined an inter-node message called CG-</w:t>
      </w:r>
      <w:proofErr w:type="spellStart"/>
      <w:r>
        <w:t>ConfigInfo</w:t>
      </w:r>
      <w:proofErr w:type="spellEnd"/>
      <w:r>
        <w:t>, which, in DC scenarios, is generated by an MN and sent to an SN to help the SN with e.g. bearer configuration.</w:t>
      </w:r>
      <w:r w:rsidR="005B6C04">
        <w:t xml:space="preserve"> </w:t>
      </w:r>
    </w:p>
    <w:p w14:paraId="3DBA4575" w14:textId="12517C0E" w:rsidR="00495FA3" w:rsidRDefault="00495FA3" w:rsidP="0084439E">
      <w:r>
        <w:t xml:space="preserve">At the last RAN3 meeting a discussion was open </w:t>
      </w:r>
      <w:r w:rsidR="00F62D1B">
        <w:t xml:space="preserve">and summarised in </w:t>
      </w:r>
      <w:r w:rsidR="00422750">
        <w:t xml:space="preserve">R3-194672. </w:t>
      </w:r>
      <w:r w:rsidR="00A1123E">
        <w:t xml:space="preserve">The summary of discussion and online </w:t>
      </w:r>
      <w:r w:rsidR="004F67A2">
        <w:t>debate allowed capturing the following minutes in the chairman’s notes:</w:t>
      </w:r>
    </w:p>
    <w:p w14:paraId="323F47BE" w14:textId="77777777" w:rsidR="004F67A2" w:rsidRPr="00784DCB" w:rsidRDefault="004F67A2" w:rsidP="004F67A2">
      <w:pPr>
        <w:widowControl w:val="0"/>
        <w:spacing w:after="0"/>
        <w:ind w:left="144" w:hanging="144"/>
        <w:rPr>
          <w:rFonts w:cs="Calibri"/>
          <w:b/>
          <w:i/>
          <w:color w:val="0000FF"/>
          <w:sz w:val="18"/>
          <w:szCs w:val="24"/>
        </w:rPr>
      </w:pPr>
      <w:r>
        <w:rPr>
          <w:rFonts w:cs="Calibri"/>
          <w:b/>
          <w:color w:val="0000FF"/>
          <w:sz w:val="18"/>
          <w:szCs w:val="24"/>
        </w:rPr>
        <w:t>“</w:t>
      </w:r>
      <w:r w:rsidRPr="00784DCB">
        <w:rPr>
          <w:rFonts w:cs="Calibri"/>
          <w:b/>
          <w:i/>
          <w:color w:val="0000FF"/>
          <w:sz w:val="18"/>
          <w:szCs w:val="24"/>
        </w:rPr>
        <w:t xml:space="preserve">In case the MN signals the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CGConfigInfo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to SN for DC scenarios such as SN addition, the content of the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CGConfigInfo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should be treated as follows:</w:t>
      </w:r>
    </w:p>
    <w:p w14:paraId="40B00B21" w14:textId="77777777" w:rsidR="004F67A2" w:rsidRPr="00784DCB" w:rsidRDefault="004F67A2" w:rsidP="004F67A2">
      <w:pPr>
        <w:widowControl w:val="0"/>
        <w:spacing w:after="0"/>
        <w:ind w:left="144" w:hanging="144"/>
        <w:rPr>
          <w:rFonts w:cs="Calibri"/>
          <w:b/>
          <w:i/>
          <w:color w:val="0000FF"/>
          <w:sz w:val="18"/>
          <w:szCs w:val="24"/>
        </w:rPr>
      </w:pPr>
      <w:r w:rsidRPr="00784DCB">
        <w:rPr>
          <w:rFonts w:cs="Calibri"/>
          <w:b/>
          <w:i/>
          <w:color w:val="0000FF"/>
          <w:sz w:val="18"/>
          <w:szCs w:val="24"/>
        </w:rPr>
        <w:t xml:space="preserve">Except for the source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CellGoupConfig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, which can be removed by the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-CU from the CG-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, the remaining information contained in the CG-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signaled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by the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-CU to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-DU are as received from the MN”</w:t>
      </w:r>
    </w:p>
    <w:p w14:paraId="3CA7D94A" w14:textId="77777777" w:rsidR="004F67A2" w:rsidRPr="00784DCB" w:rsidRDefault="004F67A2" w:rsidP="004F67A2">
      <w:pPr>
        <w:widowControl w:val="0"/>
        <w:spacing w:after="0"/>
        <w:ind w:left="144" w:hanging="144"/>
        <w:rPr>
          <w:rFonts w:cs="Calibri"/>
          <w:b/>
          <w:i/>
          <w:color w:val="0000FF"/>
          <w:sz w:val="18"/>
          <w:szCs w:val="24"/>
        </w:rPr>
      </w:pPr>
      <w:r w:rsidRPr="00784DCB">
        <w:rPr>
          <w:rFonts w:cs="Calibri"/>
          <w:b/>
          <w:i/>
          <w:color w:val="0000FF"/>
          <w:sz w:val="18"/>
          <w:szCs w:val="24"/>
        </w:rPr>
        <w:t>Does the above apply when DC is configured with CA at SN side? To what info?</w:t>
      </w:r>
    </w:p>
    <w:p w14:paraId="0E47BFBB" w14:textId="77777777" w:rsidR="004F67A2" w:rsidRPr="00784DCB" w:rsidRDefault="004F67A2" w:rsidP="004F67A2">
      <w:pPr>
        <w:widowControl w:val="0"/>
        <w:spacing w:after="0"/>
        <w:ind w:left="144" w:hanging="144"/>
        <w:rPr>
          <w:rFonts w:cs="Calibri"/>
          <w:b/>
          <w:i/>
          <w:color w:val="0000FF"/>
          <w:sz w:val="18"/>
          <w:szCs w:val="24"/>
        </w:rPr>
      </w:pPr>
      <w:r w:rsidRPr="00784DCB">
        <w:rPr>
          <w:rFonts w:cs="Calibri"/>
          <w:b/>
          <w:i/>
          <w:color w:val="0000FF"/>
          <w:sz w:val="18"/>
          <w:szCs w:val="24"/>
        </w:rPr>
        <w:t xml:space="preserve"> To be continued...</w:t>
      </w:r>
    </w:p>
    <w:p w14:paraId="5B10E573" w14:textId="77777777" w:rsidR="004F67A2" w:rsidRPr="00784DCB" w:rsidRDefault="004F67A2" w:rsidP="0084439E">
      <w:pPr>
        <w:rPr>
          <w:i/>
        </w:rPr>
      </w:pPr>
    </w:p>
    <w:p w14:paraId="08151F63" w14:textId="781645BA" w:rsidR="000C4577" w:rsidRDefault="000C4577" w:rsidP="0084439E">
      <w:r>
        <w:t>In this contribution we will</w:t>
      </w:r>
      <w:r w:rsidR="00784DCB">
        <w:t xml:space="preserve"> further</w:t>
      </w:r>
      <w:r>
        <w:t xml:space="preserve"> elaborate on </w:t>
      </w:r>
      <w:r w:rsidR="00784DCB">
        <w:t>this topic and conclude on the action</w:t>
      </w:r>
      <w:r w:rsidR="006C43D4">
        <w:t>s</w:t>
      </w:r>
      <w:r w:rsidR="00784DCB">
        <w:t xml:space="preserve"> needed to be taken.</w:t>
      </w:r>
      <w:r>
        <w:t xml:space="preserve"> 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68FE8D5F" w14:textId="77777777" w:rsidR="0084439E" w:rsidRDefault="00AB3EF1" w:rsidP="00681220">
      <w:bookmarkStart w:id="0" w:name="_Hlk509769073"/>
      <w:r>
        <w:t>Looking into the</w:t>
      </w:r>
      <w:r w:rsidR="00796C26" w:rsidRPr="009A0050">
        <w:t xml:space="preserve"> </w:t>
      </w:r>
      <w:r w:rsidR="00796C26" w:rsidRPr="009A0050">
        <w:rPr>
          <w:i/>
        </w:rPr>
        <w:t>CU to DU RRC Information</w:t>
      </w:r>
      <w:r w:rsidR="00796C26" w:rsidRPr="009A0050">
        <w:t xml:space="preserve"> IE</w:t>
      </w:r>
      <w:r w:rsidR="00796C26">
        <w:t xml:space="preserve">, we see that it contains the </w:t>
      </w:r>
      <w:r w:rsidR="00796C26" w:rsidRPr="00796C26">
        <w:rPr>
          <w:i/>
        </w:rPr>
        <w:t>CG-</w:t>
      </w:r>
      <w:proofErr w:type="spellStart"/>
      <w:r w:rsidR="00796C26" w:rsidRPr="00796C26">
        <w:rPr>
          <w:i/>
        </w:rPr>
        <w:t>ConfigInfo</w:t>
      </w:r>
      <w:proofErr w:type="spellEnd"/>
      <w:r w:rsidR="00796C26" w:rsidRPr="009A0050">
        <w:t xml:space="preserve"> IE</w:t>
      </w:r>
      <w:r w:rsidR="00796C26">
        <w:t xml:space="preserve">. From TS. 38.331 we read that </w:t>
      </w:r>
      <w:r w:rsidR="00796C26" w:rsidRPr="00796C26">
        <w:rPr>
          <w:i/>
        </w:rPr>
        <w:t>CG-</w:t>
      </w:r>
      <w:proofErr w:type="spellStart"/>
      <w:r w:rsidR="00796C26" w:rsidRPr="00796C26">
        <w:rPr>
          <w:i/>
        </w:rPr>
        <w:t>ConfigInfo</w:t>
      </w:r>
      <w:proofErr w:type="spellEnd"/>
      <w:r w:rsidR="00796C26" w:rsidRPr="009A0050">
        <w:t xml:space="preserve"> IE</w:t>
      </w:r>
      <w:r w:rsidR="00796C26">
        <w:t xml:space="preserve"> </w:t>
      </w:r>
      <w:r w:rsidR="00796C26" w:rsidRPr="00AB1A0A">
        <w:t>is used</w:t>
      </w:r>
      <w:r w:rsidR="0084439E">
        <w:t xml:space="preserve"> as follows:</w:t>
      </w:r>
    </w:p>
    <w:p w14:paraId="1D655C5D" w14:textId="77777777" w:rsidR="0084439E" w:rsidRPr="00CA2C2F" w:rsidRDefault="0084439E" w:rsidP="0084439E">
      <w:pPr>
        <w:rPr>
          <w:rFonts w:ascii="Times New Roman" w:hAnsi="Times New Roman"/>
          <w:i/>
        </w:rPr>
      </w:pPr>
      <w:r w:rsidRPr="00CA2C2F">
        <w:rPr>
          <w:i/>
        </w:rPr>
        <w:t xml:space="preserve">This message is used by master </w:t>
      </w:r>
      <w:proofErr w:type="spellStart"/>
      <w:r w:rsidRPr="00CA2C2F">
        <w:rPr>
          <w:i/>
        </w:rPr>
        <w:t>eNB</w:t>
      </w:r>
      <w:proofErr w:type="spellEnd"/>
      <w:r w:rsidRPr="00CA2C2F">
        <w:rPr>
          <w:i/>
        </w:rPr>
        <w:t xml:space="preserve"> or </w:t>
      </w:r>
      <w:proofErr w:type="spellStart"/>
      <w:r w:rsidRPr="00CA2C2F">
        <w:rPr>
          <w:i/>
        </w:rPr>
        <w:t>gNB</w:t>
      </w:r>
      <w:proofErr w:type="spellEnd"/>
      <w:r w:rsidRPr="00CA2C2F">
        <w:rPr>
          <w:i/>
        </w:rPr>
        <w:t xml:space="preserve"> to request the </w:t>
      </w:r>
      <w:proofErr w:type="spellStart"/>
      <w:r w:rsidRPr="00CA2C2F">
        <w:rPr>
          <w:i/>
        </w:rPr>
        <w:t>SgNB</w:t>
      </w:r>
      <w:proofErr w:type="spellEnd"/>
      <w:r w:rsidRPr="00CA2C2F">
        <w:rPr>
          <w:i/>
        </w:rPr>
        <w:t xml:space="preserve"> to perform certain actions e.g. to establish, modify or release an SCG. The message may include additional information e.g. to assist the </w:t>
      </w:r>
      <w:proofErr w:type="spellStart"/>
      <w:r w:rsidRPr="00CA2C2F">
        <w:rPr>
          <w:i/>
        </w:rPr>
        <w:t>SgNB</w:t>
      </w:r>
      <w:proofErr w:type="spellEnd"/>
      <w:r w:rsidRPr="00CA2C2F">
        <w:rPr>
          <w:i/>
        </w:rPr>
        <w:t xml:space="preserve"> to set the SCG configuration. It can also be used by a CU to request a DU to perform certain actions, e.g. to establish, modify or release an MCG or SCG.</w:t>
      </w:r>
    </w:p>
    <w:p w14:paraId="5495127B" w14:textId="77777777" w:rsidR="0084439E" w:rsidRPr="00CA2C2F" w:rsidRDefault="0084439E" w:rsidP="0084439E">
      <w:pPr>
        <w:pStyle w:val="B1"/>
        <w:rPr>
          <w:i/>
        </w:rPr>
      </w:pPr>
      <w:r w:rsidRPr="00CA2C2F">
        <w:rPr>
          <w:i/>
        </w:rPr>
        <w:t xml:space="preserve">Direction: Master </w:t>
      </w:r>
      <w:proofErr w:type="spellStart"/>
      <w:r w:rsidRPr="00CA2C2F">
        <w:rPr>
          <w:i/>
        </w:rPr>
        <w:t>eNB</w:t>
      </w:r>
      <w:proofErr w:type="spellEnd"/>
      <w:r w:rsidRPr="00CA2C2F">
        <w:rPr>
          <w:i/>
        </w:rPr>
        <w:t xml:space="preserve"> or </w:t>
      </w:r>
      <w:proofErr w:type="spellStart"/>
      <w:r w:rsidRPr="00CA2C2F">
        <w:rPr>
          <w:i/>
        </w:rPr>
        <w:t>gNB</w:t>
      </w:r>
      <w:proofErr w:type="spellEnd"/>
      <w:r w:rsidRPr="00CA2C2F">
        <w:rPr>
          <w:i/>
        </w:rPr>
        <w:t xml:space="preserve"> to secondary </w:t>
      </w:r>
      <w:proofErr w:type="spellStart"/>
      <w:r w:rsidRPr="00CA2C2F">
        <w:rPr>
          <w:i/>
        </w:rPr>
        <w:t>gNB</w:t>
      </w:r>
      <w:proofErr w:type="spellEnd"/>
      <w:r w:rsidRPr="00CA2C2F">
        <w:rPr>
          <w:i/>
        </w:rPr>
        <w:t>, alternatively CU to DU.</w:t>
      </w:r>
    </w:p>
    <w:p w14:paraId="0D1C1F7D" w14:textId="0360E784" w:rsidR="0084439E" w:rsidRDefault="004C2BBD" w:rsidP="00681220">
      <w:r>
        <w:t xml:space="preserve">In order to understand </w:t>
      </w:r>
      <w:r w:rsidR="00A73F30">
        <w:t>which node should be able to modify the information contained in the CG-</w:t>
      </w:r>
      <w:proofErr w:type="spellStart"/>
      <w:r w:rsidR="00A73F30">
        <w:t>ConfigInfo</w:t>
      </w:r>
      <w:proofErr w:type="spellEnd"/>
      <w:r w:rsidR="00A73F30">
        <w:t>, we need to understand the role of this IE.</w:t>
      </w:r>
    </w:p>
    <w:p w14:paraId="2A281179" w14:textId="77777777" w:rsidR="009B2CC0" w:rsidRDefault="009B2CC0" w:rsidP="00681220"/>
    <w:p w14:paraId="3B4EFC1F" w14:textId="7C61958A" w:rsidR="005B4AA2" w:rsidRDefault="00E7354D" w:rsidP="00681220">
      <w:r>
        <w:t>I</w:t>
      </w:r>
      <w:r w:rsidR="0084439E">
        <w:t>n DC scenarios</w:t>
      </w:r>
      <w:r>
        <w:t xml:space="preserve"> where MN and SN are different logical nodes</w:t>
      </w:r>
      <w:r w:rsidR="0084439E">
        <w:t>, this message is created by the MN and sent to the SN to help the SN to e.g. create bearers</w:t>
      </w:r>
      <w:r w:rsidR="00E333A7">
        <w:t xml:space="preserve"> and selecting the right bands and feature</w:t>
      </w:r>
      <w:r w:rsidR="005B4AA2">
        <w:t>s combination</w:t>
      </w:r>
      <w:r w:rsidR="0084439E">
        <w:t xml:space="preserve">. </w:t>
      </w:r>
      <w:r w:rsidR="005B4AA2">
        <w:t>Lists of bands and features</w:t>
      </w:r>
      <w:r w:rsidR="00C70023">
        <w:t>-sets that</w:t>
      </w:r>
      <w:r w:rsidR="00B753FE">
        <w:t xml:space="preserve"> are signalled by the MN to the SN </w:t>
      </w:r>
      <w:r w:rsidR="00C70023">
        <w:t xml:space="preserve">are determined on the bases of UE capabilities and </w:t>
      </w:r>
      <w:r w:rsidR="00567EBB">
        <w:t>on the bands and feature set selected already by the MN.</w:t>
      </w:r>
      <w:r w:rsidR="00B753FE">
        <w:t xml:space="preserve"> </w:t>
      </w:r>
    </w:p>
    <w:p w14:paraId="4DFF2D7B" w14:textId="54051AB1" w:rsidR="0084439E" w:rsidRDefault="0084439E" w:rsidP="00681220">
      <w:r>
        <w:t xml:space="preserve">In a </w:t>
      </w:r>
      <w:r w:rsidR="00B93774">
        <w:t xml:space="preserve">split </w:t>
      </w:r>
      <w:proofErr w:type="spellStart"/>
      <w:r w:rsidR="00B93774">
        <w:t>gNB</w:t>
      </w:r>
      <w:proofErr w:type="spellEnd"/>
      <w:r w:rsidR="00B93774">
        <w:t xml:space="preserve"> architecture, </w:t>
      </w:r>
      <w:r w:rsidR="00710B0D">
        <w:t xml:space="preserve">once the message is received at the SN, </w:t>
      </w:r>
      <w:r w:rsidR="00B93774">
        <w:t xml:space="preserve">the message is forwarded by the </w:t>
      </w:r>
      <w:proofErr w:type="spellStart"/>
      <w:r w:rsidR="00B93774">
        <w:t>SgNB</w:t>
      </w:r>
      <w:proofErr w:type="spellEnd"/>
      <w:r w:rsidR="00B93774">
        <w:t xml:space="preserve">-CU-CP to the </w:t>
      </w:r>
      <w:proofErr w:type="spellStart"/>
      <w:r w:rsidR="00B93774">
        <w:t>SgNB</w:t>
      </w:r>
      <w:proofErr w:type="spellEnd"/>
      <w:r w:rsidR="00B93774">
        <w:t>-DU.</w:t>
      </w:r>
    </w:p>
    <w:p w14:paraId="62DDE65E" w14:textId="75DB9DD4" w:rsidR="00710B0D" w:rsidRDefault="00710B0D" w:rsidP="00681220"/>
    <w:p w14:paraId="0542CD9F" w14:textId="5E226BC7" w:rsidR="00710B0D" w:rsidRDefault="009D17EE" w:rsidP="00681220">
      <w:r>
        <w:t xml:space="preserve">In DC scenarios where </w:t>
      </w:r>
      <w:r w:rsidR="00931FFE">
        <w:t>the MN and SN reside in the same logical node, i.e. intra-</w:t>
      </w:r>
      <w:proofErr w:type="spellStart"/>
      <w:r w:rsidR="00931FFE">
        <w:t>gNB</w:t>
      </w:r>
      <w:proofErr w:type="spellEnd"/>
      <w:r w:rsidR="00931FFE">
        <w:t xml:space="preserve"> DC,</w:t>
      </w:r>
      <w:r w:rsidR="00C54504">
        <w:t xml:space="preserve"> and assuming a RAN slit architecture,</w:t>
      </w:r>
      <w:r w:rsidR="00931FFE">
        <w:t xml:space="preserve"> the CG-</w:t>
      </w:r>
      <w:proofErr w:type="spellStart"/>
      <w:r w:rsidR="00931FFE">
        <w:t>ConfigInfo</w:t>
      </w:r>
      <w:proofErr w:type="spellEnd"/>
      <w:r w:rsidR="00931FFE">
        <w:t xml:space="preserve"> is generated by the </w:t>
      </w:r>
      <w:proofErr w:type="spellStart"/>
      <w:r w:rsidR="00174E13">
        <w:t>gNB</w:t>
      </w:r>
      <w:proofErr w:type="spellEnd"/>
      <w:r w:rsidR="00174E13">
        <w:t xml:space="preserve">-CU and signalled to the </w:t>
      </w:r>
      <w:proofErr w:type="spellStart"/>
      <w:r w:rsidR="00174E13">
        <w:t>gNB</w:t>
      </w:r>
      <w:proofErr w:type="spellEnd"/>
      <w:r w:rsidR="00174E13">
        <w:t xml:space="preserve">-DUs involves in the DC configuration. Note that in this case, </w:t>
      </w:r>
      <w:r w:rsidR="00AC443D">
        <w:t>the band</w:t>
      </w:r>
      <w:r w:rsidR="00CE4179">
        <w:t xml:space="preserve"> combination</w:t>
      </w:r>
      <w:r w:rsidR="00AC443D">
        <w:t xml:space="preserve"> and feature set</w:t>
      </w:r>
      <w:r w:rsidR="004229D7">
        <w:t>s</w:t>
      </w:r>
      <w:r w:rsidR="00AC443D">
        <w:t xml:space="preserve"> </w:t>
      </w:r>
      <w:r w:rsidR="00F04C48">
        <w:t>lists signalled from CU to DU</w:t>
      </w:r>
      <w:r w:rsidR="004229D7">
        <w:t xml:space="preserve"> are calculated mainly </w:t>
      </w:r>
      <w:proofErr w:type="gramStart"/>
      <w:r w:rsidR="004229D7">
        <w:t>on the basis of</w:t>
      </w:r>
      <w:proofErr w:type="gramEnd"/>
      <w:r w:rsidR="004229D7">
        <w:t xml:space="preserve"> UE capabilities. </w:t>
      </w:r>
    </w:p>
    <w:p w14:paraId="698D97B8" w14:textId="6E6EC692" w:rsidR="005C72F1" w:rsidRPr="00BD21E9" w:rsidRDefault="005C72F1" w:rsidP="00681220">
      <w:r w:rsidRPr="00BD21E9">
        <w:lastRenderedPageBreak/>
        <w:t xml:space="preserve">Note that </w:t>
      </w:r>
      <w:r w:rsidR="005B1214" w:rsidRPr="00BD21E9">
        <w:t>in both cases above, the node that generates the CG-</w:t>
      </w:r>
      <w:proofErr w:type="spellStart"/>
      <w:r w:rsidR="005B1214" w:rsidRPr="00BD21E9">
        <w:t>ConfigInfo</w:t>
      </w:r>
      <w:proofErr w:type="spellEnd"/>
      <w:r w:rsidR="005B1214" w:rsidRPr="00BD21E9">
        <w:t xml:space="preserve"> may build the band combination </w:t>
      </w:r>
      <w:proofErr w:type="gramStart"/>
      <w:r w:rsidR="005B1214" w:rsidRPr="00BD21E9">
        <w:t>on the basis of</w:t>
      </w:r>
      <w:proofErr w:type="gramEnd"/>
      <w:r w:rsidR="005B1214" w:rsidRPr="00BD21E9">
        <w:t xml:space="preserve"> internal policies</w:t>
      </w:r>
      <w:r w:rsidR="0057276E" w:rsidRPr="00BD21E9">
        <w:t xml:space="preserve"> configured by the operator. Said that, it is also true that such policies can be configured at the </w:t>
      </w:r>
      <w:proofErr w:type="spellStart"/>
      <w:r w:rsidR="0057276E" w:rsidRPr="00BD21E9">
        <w:t>gNB</w:t>
      </w:r>
      <w:proofErr w:type="spellEnd"/>
      <w:r w:rsidR="0057276E" w:rsidRPr="00BD21E9">
        <w:t xml:space="preserve">-DU. </w:t>
      </w:r>
      <w:r w:rsidR="00A20792" w:rsidRPr="00BD21E9">
        <w:t xml:space="preserve">Namely, the </w:t>
      </w:r>
      <w:proofErr w:type="spellStart"/>
      <w:r w:rsidR="00A20792" w:rsidRPr="00BD21E9">
        <w:t>gNB</w:t>
      </w:r>
      <w:proofErr w:type="spellEnd"/>
      <w:r w:rsidR="00A20792" w:rsidRPr="00BD21E9">
        <w:t>-DU can be the node where policies on how to select bands combinations (out of those allowed) are configured. The latter is very much in line with the standard</w:t>
      </w:r>
      <w:r w:rsidR="00A951E6" w:rsidRPr="00BD21E9">
        <w:t>,</w:t>
      </w:r>
      <w:r w:rsidR="00A20792" w:rsidRPr="00BD21E9">
        <w:t xml:space="preserve"> given that </w:t>
      </w:r>
      <w:r w:rsidR="00A66E9A" w:rsidRPr="00BD21E9">
        <w:t>parameters</w:t>
      </w:r>
      <w:r w:rsidR="00C66823" w:rsidRPr="00BD21E9">
        <w:t xml:space="preserve"> like the </w:t>
      </w:r>
      <w:r w:rsidR="00A66E9A" w:rsidRPr="00BD21E9">
        <w:t>Subscriber Profile ID for RAT/Frequency priority</w:t>
      </w:r>
      <w:r w:rsidR="00477F04" w:rsidRPr="00BD21E9">
        <w:t xml:space="preserve"> (SPID)</w:t>
      </w:r>
      <w:r w:rsidR="00A66E9A" w:rsidRPr="00BD21E9">
        <w:t xml:space="preserve"> IE and the Additional RRM Policy Index</w:t>
      </w:r>
      <w:r w:rsidR="00477F04" w:rsidRPr="00BD21E9">
        <w:t xml:space="preserve"> (ARPI)</w:t>
      </w:r>
      <w:r w:rsidR="00A66E9A" w:rsidRPr="00BD21E9">
        <w:t xml:space="preserve"> IE</w:t>
      </w:r>
      <w:r w:rsidR="00A951E6" w:rsidRPr="00BD21E9">
        <w:t xml:space="preserve">, which are used to </w:t>
      </w:r>
      <w:r w:rsidR="008A5ACA" w:rsidRPr="00BD21E9">
        <w:t xml:space="preserve">configure policies for bands/frequency selection, RRM </w:t>
      </w:r>
      <w:r w:rsidR="00633C45" w:rsidRPr="00BD21E9">
        <w:t xml:space="preserve">and more, are signalled to the </w:t>
      </w:r>
      <w:proofErr w:type="spellStart"/>
      <w:r w:rsidR="00633C45" w:rsidRPr="00BD21E9">
        <w:t>gNB</w:t>
      </w:r>
      <w:proofErr w:type="spellEnd"/>
      <w:r w:rsidR="00633C45" w:rsidRPr="00BD21E9">
        <w:t>-DU. Namely the stand</w:t>
      </w:r>
      <w:r w:rsidR="00A62C5B" w:rsidRPr="00BD21E9">
        <w:t>a</w:t>
      </w:r>
      <w:r w:rsidR="00633C45" w:rsidRPr="00BD21E9">
        <w:t xml:space="preserve">rd foresee the </w:t>
      </w:r>
      <w:proofErr w:type="spellStart"/>
      <w:r w:rsidR="00633C45" w:rsidRPr="00BD21E9">
        <w:t>gNB</w:t>
      </w:r>
      <w:proofErr w:type="spellEnd"/>
      <w:r w:rsidR="00633C45" w:rsidRPr="00BD21E9">
        <w:t xml:space="preserve">-DU to be the node in charge of such </w:t>
      </w:r>
      <w:r w:rsidR="00101F1C" w:rsidRPr="00BD21E9">
        <w:t>policy enforcement.</w:t>
      </w:r>
    </w:p>
    <w:p w14:paraId="42785ECF" w14:textId="1CA3BC23" w:rsidR="00A62C5B" w:rsidRPr="00BD21E9" w:rsidRDefault="00EB531B" w:rsidP="00524DFE">
      <w:pPr>
        <w:pStyle w:val="TAL"/>
        <w:rPr>
          <w:sz w:val="20"/>
        </w:rPr>
      </w:pPr>
      <w:r w:rsidRPr="00BD21E9">
        <w:rPr>
          <w:sz w:val="20"/>
        </w:rPr>
        <w:t xml:space="preserve">Also note that for Feature </w:t>
      </w:r>
      <w:r w:rsidR="00846A65" w:rsidRPr="00BD21E9">
        <w:rPr>
          <w:sz w:val="20"/>
        </w:rPr>
        <w:t>S</w:t>
      </w:r>
      <w:r w:rsidRPr="00BD21E9">
        <w:rPr>
          <w:sz w:val="20"/>
        </w:rPr>
        <w:t>et selection the node generating the CG-</w:t>
      </w:r>
      <w:proofErr w:type="spellStart"/>
      <w:r w:rsidRPr="00BD21E9">
        <w:rPr>
          <w:sz w:val="20"/>
        </w:rPr>
        <w:t>ConfigInfo</w:t>
      </w:r>
      <w:proofErr w:type="spellEnd"/>
      <w:r w:rsidRPr="00BD21E9">
        <w:rPr>
          <w:sz w:val="20"/>
        </w:rPr>
        <w:t xml:space="preserve"> </w:t>
      </w:r>
      <w:r w:rsidR="00A8383D" w:rsidRPr="00BD21E9">
        <w:rPr>
          <w:sz w:val="20"/>
        </w:rPr>
        <w:t xml:space="preserve">is only able to provide a list of allowed feature sets based on UE capabilities. The reason for this is that the </w:t>
      </w:r>
      <w:r w:rsidR="009A72FB" w:rsidRPr="00BD21E9">
        <w:rPr>
          <w:sz w:val="20"/>
        </w:rPr>
        <w:t>MN (in inter</w:t>
      </w:r>
      <w:r w:rsidR="006B0677" w:rsidRPr="00BD21E9">
        <w:rPr>
          <w:sz w:val="20"/>
        </w:rPr>
        <w:t xml:space="preserve">-node DC) or the </w:t>
      </w:r>
      <w:proofErr w:type="spellStart"/>
      <w:r w:rsidR="006B0677" w:rsidRPr="00BD21E9">
        <w:rPr>
          <w:sz w:val="20"/>
        </w:rPr>
        <w:t>gNB</w:t>
      </w:r>
      <w:proofErr w:type="spellEnd"/>
      <w:r w:rsidR="006B0677" w:rsidRPr="00BD21E9">
        <w:rPr>
          <w:sz w:val="20"/>
        </w:rPr>
        <w:t xml:space="preserve">-CU (in intra </w:t>
      </w:r>
      <w:proofErr w:type="spellStart"/>
      <w:r w:rsidR="006B0677" w:rsidRPr="00BD21E9">
        <w:rPr>
          <w:sz w:val="20"/>
        </w:rPr>
        <w:t>gNB</w:t>
      </w:r>
      <w:proofErr w:type="spellEnd"/>
      <w:r w:rsidR="006B0677" w:rsidRPr="00BD21E9">
        <w:rPr>
          <w:sz w:val="20"/>
        </w:rPr>
        <w:t xml:space="preserve"> DC), generating the </w:t>
      </w:r>
      <w:r w:rsidR="00524DFE" w:rsidRPr="00BD21E9">
        <w:rPr>
          <w:sz w:val="20"/>
        </w:rPr>
        <w:t xml:space="preserve">RRC </w:t>
      </w:r>
      <w:proofErr w:type="spellStart"/>
      <w:r w:rsidR="00524DFE" w:rsidRPr="00BD21E9">
        <w:rPr>
          <w:sz w:val="20"/>
        </w:rPr>
        <w:t>allowedFeatureSetsList</w:t>
      </w:r>
      <w:proofErr w:type="spellEnd"/>
      <w:r w:rsidR="00524DFE" w:rsidRPr="00BD21E9">
        <w:rPr>
          <w:sz w:val="20"/>
        </w:rPr>
        <w:t xml:space="preserve"> is not aware of the features supported by the </w:t>
      </w:r>
      <w:proofErr w:type="spellStart"/>
      <w:r w:rsidR="00524DFE" w:rsidRPr="00BD21E9">
        <w:rPr>
          <w:sz w:val="20"/>
        </w:rPr>
        <w:t>gNB</w:t>
      </w:r>
      <w:proofErr w:type="spellEnd"/>
      <w:r w:rsidR="00524DFE" w:rsidRPr="00BD21E9">
        <w:rPr>
          <w:sz w:val="20"/>
        </w:rPr>
        <w:t>-DU</w:t>
      </w:r>
      <w:r w:rsidR="00876FB0" w:rsidRPr="00BD21E9">
        <w:rPr>
          <w:sz w:val="20"/>
        </w:rPr>
        <w:t xml:space="preserve"> receiving the information. </w:t>
      </w:r>
    </w:p>
    <w:p w14:paraId="248DDE0E" w14:textId="77777777" w:rsidR="00876FB0" w:rsidRPr="00524DFE" w:rsidRDefault="00876FB0" w:rsidP="00524DFE">
      <w:pPr>
        <w:pStyle w:val="TAL"/>
        <w:rPr>
          <w:rFonts w:eastAsia="Calibri"/>
          <w:szCs w:val="22"/>
          <w:lang w:eastAsia="ja-JP"/>
        </w:rPr>
      </w:pPr>
    </w:p>
    <w:p w14:paraId="3BE0AB84" w14:textId="3CF22731" w:rsidR="00BE7021" w:rsidRPr="00F1519A" w:rsidRDefault="00101F1C" w:rsidP="00681220">
      <w:pPr>
        <w:rPr>
          <w:b/>
          <w:lang w:val="en-US"/>
        </w:rPr>
      </w:pPr>
      <w:r w:rsidRPr="00F1519A">
        <w:rPr>
          <w:b/>
          <w:lang w:val="en-US"/>
        </w:rPr>
        <w:t xml:space="preserve">Conclusion 1: </w:t>
      </w:r>
      <w:r w:rsidR="00F77E28" w:rsidRPr="00F1519A">
        <w:rPr>
          <w:b/>
          <w:lang w:val="en-US"/>
        </w:rPr>
        <w:t xml:space="preserve">In DC cases </w:t>
      </w:r>
      <w:r w:rsidR="009F144A" w:rsidRPr="00F1519A">
        <w:rPr>
          <w:b/>
          <w:lang w:val="en-US"/>
        </w:rPr>
        <w:t xml:space="preserve">the </w:t>
      </w:r>
      <w:r w:rsidR="008E3C1D" w:rsidRPr="00F1519A">
        <w:rPr>
          <w:b/>
          <w:lang w:val="en-US"/>
        </w:rPr>
        <w:t xml:space="preserve">RRC </w:t>
      </w:r>
      <w:proofErr w:type="spellStart"/>
      <w:r w:rsidR="008E3C1D" w:rsidRPr="00F1519A">
        <w:rPr>
          <w:b/>
          <w:i/>
          <w:lang w:val="en-US"/>
        </w:rPr>
        <w:t>BandCombinationIndex</w:t>
      </w:r>
      <w:proofErr w:type="spellEnd"/>
      <w:r w:rsidR="008E3C1D" w:rsidRPr="00F1519A">
        <w:rPr>
          <w:b/>
          <w:lang w:val="en-US"/>
        </w:rPr>
        <w:t xml:space="preserve"> </w:t>
      </w:r>
      <w:r w:rsidR="00495DBA" w:rsidRPr="00F1519A">
        <w:rPr>
          <w:b/>
          <w:lang w:val="en-US"/>
        </w:rPr>
        <w:t xml:space="preserve">IE included in the </w:t>
      </w:r>
      <w:proofErr w:type="spellStart"/>
      <w:r w:rsidR="00495DBA" w:rsidRPr="00F1519A">
        <w:rPr>
          <w:b/>
          <w:lang w:val="en-US"/>
        </w:rPr>
        <w:t>CGConfigInfo</w:t>
      </w:r>
      <w:proofErr w:type="spellEnd"/>
      <w:r w:rsidR="00495DBA" w:rsidRPr="00F1519A">
        <w:rPr>
          <w:b/>
          <w:lang w:val="en-US"/>
        </w:rPr>
        <w:t xml:space="preserve"> and received by a</w:t>
      </w:r>
      <w:r w:rsidR="00C76D80" w:rsidRPr="00F1519A">
        <w:rPr>
          <w:b/>
          <w:lang w:val="en-US"/>
        </w:rPr>
        <w:t>n SN</w:t>
      </w:r>
      <w:r w:rsidR="00495DBA" w:rsidRPr="00F1519A">
        <w:rPr>
          <w:b/>
          <w:lang w:val="en-US"/>
        </w:rPr>
        <w:t xml:space="preserve"> </w:t>
      </w:r>
      <w:proofErr w:type="spellStart"/>
      <w:r w:rsidR="00C76D80" w:rsidRPr="00F1519A">
        <w:rPr>
          <w:b/>
          <w:lang w:val="en-US"/>
        </w:rPr>
        <w:t>gNB</w:t>
      </w:r>
      <w:proofErr w:type="spellEnd"/>
      <w:r w:rsidR="00C76D80" w:rsidRPr="00F1519A">
        <w:rPr>
          <w:b/>
          <w:lang w:val="en-US"/>
        </w:rPr>
        <w:t xml:space="preserve">-DU can </w:t>
      </w:r>
      <w:r w:rsidR="00A11ECA" w:rsidRPr="00F1519A">
        <w:rPr>
          <w:b/>
          <w:lang w:val="en-US"/>
        </w:rPr>
        <w:t xml:space="preserve">be </w:t>
      </w:r>
      <w:r w:rsidR="00C22347">
        <w:rPr>
          <w:b/>
          <w:lang w:val="en-US"/>
        </w:rPr>
        <w:t>e</w:t>
      </w:r>
      <w:r w:rsidR="00A11ECA" w:rsidRPr="00F1519A">
        <w:rPr>
          <w:b/>
          <w:lang w:val="en-US"/>
        </w:rPr>
        <w:t xml:space="preserve">ither generated </w:t>
      </w:r>
      <w:proofErr w:type="gramStart"/>
      <w:r w:rsidR="00A11ECA" w:rsidRPr="00F1519A">
        <w:rPr>
          <w:b/>
          <w:lang w:val="en-US"/>
        </w:rPr>
        <w:t>on the basis of</w:t>
      </w:r>
      <w:proofErr w:type="gramEnd"/>
      <w:r w:rsidR="00A11ECA" w:rsidRPr="00F1519A">
        <w:rPr>
          <w:b/>
          <w:lang w:val="en-US"/>
        </w:rPr>
        <w:t xml:space="preserve"> </w:t>
      </w:r>
      <w:r w:rsidR="00BE7021" w:rsidRPr="00F1519A">
        <w:rPr>
          <w:b/>
          <w:lang w:val="en-US"/>
        </w:rPr>
        <w:t>MN information/policies (</w:t>
      </w:r>
      <w:r w:rsidR="007D0DB7" w:rsidRPr="00F1519A">
        <w:rPr>
          <w:b/>
          <w:lang w:val="en-US"/>
        </w:rPr>
        <w:t xml:space="preserve">inter node DC) or on the basis of </w:t>
      </w:r>
      <w:proofErr w:type="spellStart"/>
      <w:r w:rsidR="007D0DB7" w:rsidRPr="00F1519A">
        <w:rPr>
          <w:b/>
          <w:lang w:val="en-US"/>
        </w:rPr>
        <w:t>gNB</w:t>
      </w:r>
      <w:proofErr w:type="spellEnd"/>
      <w:r w:rsidR="007D0DB7" w:rsidRPr="00F1519A">
        <w:rPr>
          <w:b/>
          <w:lang w:val="en-US"/>
        </w:rPr>
        <w:t xml:space="preserve">-CU information/policies (intra </w:t>
      </w:r>
      <w:proofErr w:type="spellStart"/>
      <w:r w:rsidR="007D0DB7" w:rsidRPr="00F1519A">
        <w:rPr>
          <w:b/>
          <w:lang w:val="en-US"/>
        </w:rPr>
        <w:t>gNB</w:t>
      </w:r>
      <w:proofErr w:type="spellEnd"/>
      <w:r w:rsidR="007D0DB7" w:rsidRPr="00F1519A">
        <w:rPr>
          <w:b/>
          <w:lang w:val="en-US"/>
        </w:rPr>
        <w:t xml:space="preserve"> DC). </w:t>
      </w:r>
      <w:r w:rsidR="00B20E99" w:rsidRPr="00F1519A">
        <w:rPr>
          <w:b/>
          <w:lang w:val="en-US"/>
        </w:rPr>
        <w:t xml:space="preserve">Once the IE is received, the SN </w:t>
      </w:r>
      <w:proofErr w:type="spellStart"/>
      <w:r w:rsidR="00B20E99" w:rsidRPr="00F1519A">
        <w:rPr>
          <w:b/>
          <w:lang w:val="en-US"/>
        </w:rPr>
        <w:t>gNB</w:t>
      </w:r>
      <w:proofErr w:type="spellEnd"/>
      <w:r w:rsidR="00B20E99" w:rsidRPr="00F1519A">
        <w:rPr>
          <w:b/>
          <w:lang w:val="en-US"/>
        </w:rPr>
        <w:t>-DU has the capabilities and information to select appropriate bands combination</w:t>
      </w:r>
      <w:r w:rsidR="00F1519A" w:rsidRPr="00F1519A">
        <w:rPr>
          <w:b/>
          <w:lang w:val="en-US"/>
        </w:rPr>
        <w:t xml:space="preserve"> based on </w:t>
      </w:r>
      <w:proofErr w:type="gramStart"/>
      <w:r w:rsidR="00F1519A" w:rsidRPr="00F1519A">
        <w:rPr>
          <w:b/>
          <w:lang w:val="en-US"/>
        </w:rPr>
        <w:t>operators</w:t>
      </w:r>
      <w:proofErr w:type="gramEnd"/>
      <w:r w:rsidR="00F1519A" w:rsidRPr="00F1519A">
        <w:rPr>
          <w:b/>
          <w:lang w:val="en-US"/>
        </w:rPr>
        <w:t xml:space="preserve"> policies and own bands status.</w:t>
      </w:r>
    </w:p>
    <w:p w14:paraId="65530D9B" w14:textId="77777777" w:rsidR="00F1519A" w:rsidRDefault="00F1519A" w:rsidP="00681220">
      <w:pPr>
        <w:rPr>
          <w:lang w:val="en-US"/>
        </w:rPr>
      </w:pPr>
    </w:p>
    <w:p w14:paraId="3E3BA40A" w14:textId="5618A41E" w:rsidR="004A5EC8" w:rsidRPr="00F1519A" w:rsidRDefault="00A0759A" w:rsidP="004A5EC8">
      <w:pPr>
        <w:rPr>
          <w:b/>
          <w:lang w:val="en-US"/>
        </w:rPr>
      </w:pPr>
      <w:r w:rsidRPr="004A5EC8">
        <w:rPr>
          <w:b/>
          <w:lang w:val="en-US"/>
        </w:rPr>
        <w:t>Conclusion 2:</w:t>
      </w:r>
      <w:r>
        <w:rPr>
          <w:lang w:val="en-US"/>
        </w:rPr>
        <w:t xml:space="preserve"> </w:t>
      </w:r>
      <w:r w:rsidR="004A5EC8" w:rsidRPr="00F1519A">
        <w:rPr>
          <w:b/>
          <w:lang w:val="en-US"/>
        </w:rPr>
        <w:t xml:space="preserve">In DC cases the RRC </w:t>
      </w:r>
      <w:proofErr w:type="spellStart"/>
      <w:r w:rsidR="00BE4DC7">
        <w:rPr>
          <w:b/>
          <w:i/>
          <w:lang w:val="en-US"/>
        </w:rPr>
        <w:t>allowedFeatureSet</w:t>
      </w:r>
      <w:r w:rsidR="00C22347">
        <w:rPr>
          <w:b/>
          <w:i/>
          <w:lang w:val="en-US"/>
        </w:rPr>
        <w:t>List</w:t>
      </w:r>
      <w:proofErr w:type="spellEnd"/>
      <w:r w:rsidR="004A5EC8" w:rsidRPr="00F1519A">
        <w:rPr>
          <w:b/>
          <w:lang w:val="en-US"/>
        </w:rPr>
        <w:t xml:space="preserve"> IE included in the </w:t>
      </w:r>
      <w:proofErr w:type="spellStart"/>
      <w:r w:rsidR="004A5EC8" w:rsidRPr="00F1519A">
        <w:rPr>
          <w:b/>
          <w:lang w:val="en-US"/>
        </w:rPr>
        <w:t>CGConfigInfo</w:t>
      </w:r>
      <w:proofErr w:type="spellEnd"/>
      <w:r w:rsidR="004A5EC8" w:rsidRPr="00F1519A">
        <w:rPr>
          <w:b/>
          <w:lang w:val="en-US"/>
        </w:rPr>
        <w:t xml:space="preserve"> and received by an SN </w:t>
      </w:r>
      <w:proofErr w:type="spellStart"/>
      <w:r w:rsidR="004A5EC8" w:rsidRPr="00F1519A">
        <w:rPr>
          <w:b/>
          <w:lang w:val="en-US"/>
        </w:rPr>
        <w:t>gNB</w:t>
      </w:r>
      <w:proofErr w:type="spellEnd"/>
      <w:r w:rsidR="004A5EC8" w:rsidRPr="00F1519A">
        <w:rPr>
          <w:b/>
          <w:lang w:val="en-US"/>
        </w:rPr>
        <w:t xml:space="preserve">-DU can be generated </w:t>
      </w:r>
      <w:proofErr w:type="gramStart"/>
      <w:r w:rsidR="004A5EC8" w:rsidRPr="00F1519A">
        <w:rPr>
          <w:b/>
          <w:lang w:val="en-US"/>
        </w:rPr>
        <w:t>on the basis of</w:t>
      </w:r>
      <w:proofErr w:type="gramEnd"/>
      <w:r w:rsidR="003D347D">
        <w:rPr>
          <w:b/>
          <w:lang w:val="en-US"/>
        </w:rPr>
        <w:t xml:space="preserve"> UE capabilities </w:t>
      </w:r>
      <w:r w:rsidR="00682EC6">
        <w:rPr>
          <w:b/>
          <w:lang w:val="en-US"/>
        </w:rPr>
        <w:t>and feature set selection at</w:t>
      </w:r>
      <w:r w:rsidR="004A5EC8" w:rsidRPr="00F1519A">
        <w:rPr>
          <w:b/>
          <w:lang w:val="en-US"/>
        </w:rPr>
        <w:t xml:space="preserve"> MN (inter node DC) or </w:t>
      </w:r>
      <w:r w:rsidR="00682EC6">
        <w:rPr>
          <w:b/>
          <w:lang w:val="en-US"/>
        </w:rPr>
        <w:t>at</w:t>
      </w:r>
      <w:r w:rsidR="004A5EC8" w:rsidRPr="00F1519A">
        <w:rPr>
          <w:b/>
          <w:lang w:val="en-US"/>
        </w:rPr>
        <w:t xml:space="preserve"> </w:t>
      </w:r>
      <w:proofErr w:type="spellStart"/>
      <w:r w:rsidR="004A5EC8" w:rsidRPr="00F1519A">
        <w:rPr>
          <w:b/>
          <w:lang w:val="en-US"/>
        </w:rPr>
        <w:t>gNB</w:t>
      </w:r>
      <w:proofErr w:type="spellEnd"/>
      <w:r w:rsidR="004A5EC8" w:rsidRPr="00F1519A">
        <w:rPr>
          <w:b/>
          <w:lang w:val="en-US"/>
        </w:rPr>
        <w:t xml:space="preserve">-CU (intra </w:t>
      </w:r>
      <w:proofErr w:type="spellStart"/>
      <w:r w:rsidR="004A5EC8" w:rsidRPr="00F1519A">
        <w:rPr>
          <w:b/>
          <w:lang w:val="en-US"/>
        </w:rPr>
        <w:t>gNB</w:t>
      </w:r>
      <w:proofErr w:type="spellEnd"/>
      <w:r w:rsidR="004A5EC8" w:rsidRPr="00F1519A">
        <w:rPr>
          <w:b/>
          <w:lang w:val="en-US"/>
        </w:rPr>
        <w:t xml:space="preserve"> DC). </w:t>
      </w:r>
      <w:r w:rsidR="00D8583B">
        <w:rPr>
          <w:b/>
          <w:lang w:val="en-US"/>
        </w:rPr>
        <w:t xml:space="preserve">MN and </w:t>
      </w:r>
      <w:proofErr w:type="spellStart"/>
      <w:r w:rsidR="00D8583B">
        <w:rPr>
          <w:b/>
          <w:lang w:val="en-US"/>
        </w:rPr>
        <w:t>gNB</w:t>
      </w:r>
      <w:proofErr w:type="spellEnd"/>
      <w:r w:rsidR="00D8583B">
        <w:rPr>
          <w:b/>
          <w:lang w:val="en-US"/>
        </w:rPr>
        <w:t xml:space="preserve">-CU are not aware of SN </w:t>
      </w:r>
      <w:proofErr w:type="spellStart"/>
      <w:r w:rsidR="00D8583B">
        <w:rPr>
          <w:b/>
          <w:lang w:val="en-US"/>
        </w:rPr>
        <w:t>gNB</w:t>
      </w:r>
      <w:proofErr w:type="spellEnd"/>
      <w:r w:rsidR="00D8583B">
        <w:rPr>
          <w:b/>
          <w:lang w:val="en-US"/>
        </w:rPr>
        <w:t>-DU supported feature set</w:t>
      </w:r>
      <w:r w:rsidR="00F94517">
        <w:rPr>
          <w:b/>
          <w:lang w:val="en-US"/>
        </w:rPr>
        <w:t xml:space="preserve">, therefore selection of feature set combination shall be performed at </w:t>
      </w:r>
      <w:proofErr w:type="spellStart"/>
      <w:r w:rsidR="00F94517">
        <w:rPr>
          <w:b/>
          <w:lang w:val="en-US"/>
        </w:rPr>
        <w:t>gNB</w:t>
      </w:r>
      <w:proofErr w:type="spellEnd"/>
      <w:r w:rsidR="00F94517">
        <w:rPr>
          <w:b/>
          <w:lang w:val="en-US"/>
        </w:rPr>
        <w:t>-DU</w:t>
      </w:r>
      <w:r w:rsidR="004A5EC8" w:rsidRPr="00F1519A">
        <w:rPr>
          <w:b/>
          <w:lang w:val="en-US"/>
        </w:rPr>
        <w:t>.</w:t>
      </w:r>
    </w:p>
    <w:p w14:paraId="6743F653" w14:textId="7F154EA1" w:rsidR="00F1519A" w:rsidRPr="00927BAA" w:rsidRDefault="00F1519A" w:rsidP="00681220">
      <w:pPr>
        <w:rPr>
          <w:lang w:val="en-US"/>
        </w:rPr>
      </w:pPr>
    </w:p>
    <w:p w14:paraId="6F767B42" w14:textId="48682061" w:rsidR="008B2EE3" w:rsidRDefault="008B2EE3" w:rsidP="00681220">
      <w:pPr>
        <w:rPr>
          <w:lang w:val="en-US"/>
        </w:rPr>
      </w:pPr>
      <w:r w:rsidRPr="00927BAA">
        <w:rPr>
          <w:lang w:val="en-US"/>
        </w:rPr>
        <w:t>Note that the CG-</w:t>
      </w:r>
      <w:proofErr w:type="spellStart"/>
      <w:r w:rsidRPr="00927BAA">
        <w:rPr>
          <w:lang w:val="en-US"/>
        </w:rPr>
        <w:t>ConfigInfo</w:t>
      </w:r>
      <w:proofErr w:type="spellEnd"/>
      <w:r w:rsidRPr="00927BAA">
        <w:rPr>
          <w:lang w:val="en-US"/>
        </w:rPr>
        <w:t xml:space="preserve"> can also be </w:t>
      </w:r>
      <w:r w:rsidR="001D0D09" w:rsidRPr="00927BAA">
        <w:rPr>
          <w:lang w:val="en-US"/>
        </w:rPr>
        <w:t xml:space="preserve">encoded and signaled from </w:t>
      </w:r>
      <w:proofErr w:type="spellStart"/>
      <w:r w:rsidR="001D0D09" w:rsidRPr="00927BAA">
        <w:rPr>
          <w:lang w:val="en-US"/>
        </w:rPr>
        <w:t>gNB</w:t>
      </w:r>
      <w:proofErr w:type="spellEnd"/>
      <w:r w:rsidR="001D0D09" w:rsidRPr="00927BAA">
        <w:rPr>
          <w:lang w:val="en-US"/>
        </w:rPr>
        <w:t xml:space="preserve">-CU to </w:t>
      </w:r>
      <w:proofErr w:type="spellStart"/>
      <w:r w:rsidR="001D0D09" w:rsidRPr="00927BAA">
        <w:rPr>
          <w:lang w:val="en-US"/>
        </w:rPr>
        <w:t>gNB</w:t>
      </w:r>
      <w:proofErr w:type="spellEnd"/>
      <w:r w:rsidR="001D0D09" w:rsidRPr="00927BAA">
        <w:rPr>
          <w:lang w:val="en-US"/>
        </w:rPr>
        <w:t xml:space="preserve">-DU in non-DC cases, e.g. in cases where CA is </w:t>
      </w:r>
      <w:r w:rsidR="006E5C10" w:rsidRPr="00927BAA">
        <w:rPr>
          <w:lang w:val="en-US"/>
        </w:rPr>
        <w:t xml:space="preserve">configured. The criteria by which </w:t>
      </w:r>
      <w:r w:rsidR="00927BAA" w:rsidRPr="00927BAA">
        <w:rPr>
          <w:lang w:val="en-US"/>
        </w:rPr>
        <w:t xml:space="preserve">the RRC </w:t>
      </w:r>
      <w:proofErr w:type="spellStart"/>
      <w:r w:rsidR="00927BAA" w:rsidRPr="00927BAA">
        <w:rPr>
          <w:i/>
          <w:lang w:val="en-US"/>
        </w:rPr>
        <w:t>BandCombinationIndex</w:t>
      </w:r>
      <w:proofErr w:type="spellEnd"/>
      <w:r w:rsidR="00927BAA" w:rsidRPr="00927BAA">
        <w:rPr>
          <w:lang w:val="en-US"/>
        </w:rPr>
        <w:t xml:space="preserve"> IE and the </w:t>
      </w:r>
      <w:proofErr w:type="spellStart"/>
      <w:r w:rsidR="00927BAA" w:rsidRPr="00927BAA">
        <w:rPr>
          <w:i/>
          <w:lang w:val="en-US"/>
        </w:rPr>
        <w:t>allowedFeatureSetList</w:t>
      </w:r>
      <w:proofErr w:type="spellEnd"/>
      <w:r w:rsidR="00927BAA" w:rsidRPr="00927BAA">
        <w:rPr>
          <w:lang w:val="en-US"/>
        </w:rPr>
        <w:t xml:space="preserve"> IE are generated and handled by </w:t>
      </w:r>
      <w:proofErr w:type="spellStart"/>
      <w:r w:rsidR="00927BAA" w:rsidRPr="00927BAA">
        <w:rPr>
          <w:lang w:val="en-US"/>
        </w:rPr>
        <w:t>gNB</w:t>
      </w:r>
      <w:proofErr w:type="spellEnd"/>
      <w:r w:rsidR="00927BAA" w:rsidRPr="00927BAA">
        <w:rPr>
          <w:lang w:val="en-US"/>
        </w:rPr>
        <w:t xml:space="preserve">-CU and </w:t>
      </w:r>
      <w:proofErr w:type="spellStart"/>
      <w:r w:rsidR="00927BAA" w:rsidRPr="00927BAA">
        <w:rPr>
          <w:lang w:val="en-US"/>
        </w:rPr>
        <w:t>gNB</w:t>
      </w:r>
      <w:proofErr w:type="spellEnd"/>
      <w:r w:rsidR="00927BAA" w:rsidRPr="00927BAA">
        <w:rPr>
          <w:lang w:val="en-US"/>
        </w:rPr>
        <w:t xml:space="preserve">-DU </w:t>
      </w:r>
      <w:r w:rsidR="00F045BE">
        <w:rPr>
          <w:lang w:val="en-US"/>
        </w:rPr>
        <w:t xml:space="preserve">in this case are the same as for intra </w:t>
      </w:r>
      <w:proofErr w:type="spellStart"/>
      <w:r w:rsidR="00F045BE">
        <w:rPr>
          <w:lang w:val="en-US"/>
        </w:rPr>
        <w:t>gNB</w:t>
      </w:r>
      <w:proofErr w:type="spellEnd"/>
      <w:r w:rsidR="00F045BE">
        <w:rPr>
          <w:lang w:val="en-US"/>
        </w:rPr>
        <w:t xml:space="preserve"> DC.</w:t>
      </w:r>
    </w:p>
    <w:p w14:paraId="5DAEFECE" w14:textId="1D720F50" w:rsidR="00F045BE" w:rsidRDefault="00F045BE" w:rsidP="00681220">
      <w:pPr>
        <w:rPr>
          <w:lang w:val="en-US"/>
        </w:rPr>
      </w:pPr>
    </w:p>
    <w:p w14:paraId="3BC227CF" w14:textId="3734CE33" w:rsidR="00F045BE" w:rsidRDefault="00F045BE" w:rsidP="00681220">
      <w:pPr>
        <w:rPr>
          <w:lang w:val="en-US"/>
        </w:rPr>
      </w:pPr>
      <w:r>
        <w:rPr>
          <w:lang w:val="en-US"/>
        </w:rPr>
        <w:t xml:space="preserve">Let us now go back </w:t>
      </w:r>
      <w:r w:rsidR="00C74662">
        <w:rPr>
          <w:lang w:val="en-US"/>
        </w:rPr>
        <w:t xml:space="preserve">to the statement up for agreement at the last RAN3 meeting and </w:t>
      </w:r>
      <w:proofErr w:type="spellStart"/>
      <w:r w:rsidR="00C74662">
        <w:rPr>
          <w:lang w:val="en-US"/>
        </w:rPr>
        <w:t>minuted</w:t>
      </w:r>
      <w:proofErr w:type="spellEnd"/>
      <w:r w:rsidR="00C74662">
        <w:rPr>
          <w:lang w:val="en-US"/>
        </w:rPr>
        <w:t xml:space="preserve"> in the chairman notes:</w:t>
      </w:r>
    </w:p>
    <w:p w14:paraId="32399641" w14:textId="77777777" w:rsidR="00C74662" w:rsidRPr="00784DCB" w:rsidRDefault="00C74662" w:rsidP="00C74662">
      <w:pPr>
        <w:widowControl w:val="0"/>
        <w:spacing w:after="0"/>
        <w:ind w:left="144" w:hanging="144"/>
        <w:rPr>
          <w:rFonts w:cs="Calibri"/>
          <w:b/>
          <w:i/>
          <w:color w:val="0000FF"/>
          <w:sz w:val="18"/>
          <w:szCs w:val="24"/>
        </w:rPr>
      </w:pPr>
      <w:r w:rsidRPr="00784DCB">
        <w:rPr>
          <w:rFonts w:cs="Calibri"/>
          <w:b/>
          <w:i/>
          <w:color w:val="0000FF"/>
          <w:sz w:val="18"/>
          <w:szCs w:val="24"/>
        </w:rPr>
        <w:t xml:space="preserve">In case the MN signals the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CGConfigInfo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to SN for DC scenarios such as SN addition, the content of the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CGConfigInfo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should be treated as follows:</w:t>
      </w:r>
    </w:p>
    <w:p w14:paraId="5FC3D145" w14:textId="66461B5F" w:rsidR="00C74662" w:rsidRPr="00927BAA" w:rsidRDefault="00C74662" w:rsidP="00C74662">
      <w:pPr>
        <w:rPr>
          <w:lang w:val="en-US"/>
        </w:rPr>
      </w:pPr>
      <w:r w:rsidRPr="00784DCB">
        <w:rPr>
          <w:rFonts w:cs="Calibri"/>
          <w:b/>
          <w:i/>
          <w:color w:val="0000FF"/>
          <w:sz w:val="18"/>
          <w:szCs w:val="24"/>
        </w:rPr>
        <w:t xml:space="preserve">Except for the source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CellGoupConfig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, which can be removed by the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-CU from the CG-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, the remaining information contained in the CG-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signaled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by the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-CU to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-DU are as received from the MN</w:t>
      </w:r>
    </w:p>
    <w:p w14:paraId="424C89F4" w14:textId="44C8E246" w:rsidR="000204D6" w:rsidRDefault="00654DB9" w:rsidP="00681220">
      <w:pPr>
        <w:rPr>
          <w:lang w:val="en-US"/>
        </w:rPr>
      </w:pPr>
      <w:r>
        <w:rPr>
          <w:lang w:val="en-US"/>
        </w:rPr>
        <w:t xml:space="preserve">As one can see, the statement refers to </w:t>
      </w:r>
      <w:r w:rsidR="000204D6">
        <w:rPr>
          <w:lang w:val="en-US"/>
        </w:rPr>
        <w:t xml:space="preserve">an inter node DC scenario. As explained above, in this case </w:t>
      </w:r>
      <w:r w:rsidR="003D7D3F">
        <w:rPr>
          <w:lang w:val="en-US"/>
        </w:rPr>
        <w:t xml:space="preserve">the </w:t>
      </w:r>
      <w:proofErr w:type="spellStart"/>
      <w:r w:rsidR="003D7D3F" w:rsidRPr="003D7D3F">
        <w:rPr>
          <w:i/>
          <w:lang w:val="en-US"/>
        </w:rPr>
        <w:t>BandCombination</w:t>
      </w:r>
      <w:r w:rsidR="005540C9">
        <w:rPr>
          <w:i/>
          <w:lang w:val="en-US"/>
        </w:rPr>
        <w:t>Index</w:t>
      </w:r>
      <w:proofErr w:type="spellEnd"/>
      <w:r w:rsidR="003D7D3F">
        <w:rPr>
          <w:i/>
          <w:lang w:val="en-US"/>
        </w:rPr>
        <w:t xml:space="preserve"> </w:t>
      </w:r>
      <w:r w:rsidR="003D7D3F">
        <w:rPr>
          <w:lang w:val="en-US"/>
        </w:rPr>
        <w:t xml:space="preserve">IE </w:t>
      </w:r>
      <w:r w:rsidR="00D43931">
        <w:rPr>
          <w:lang w:val="en-US"/>
        </w:rPr>
        <w:t xml:space="preserve">is generated via information/policies at the MN and then a final </w:t>
      </w:r>
      <w:r w:rsidR="00425D02">
        <w:rPr>
          <w:lang w:val="en-US"/>
        </w:rPr>
        <w:t xml:space="preserve">band combination selection is made via information/policies at the </w:t>
      </w:r>
      <w:proofErr w:type="spellStart"/>
      <w:r w:rsidR="00425D02">
        <w:rPr>
          <w:lang w:val="en-US"/>
        </w:rPr>
        <w:t>gNB</w:t>
      </w:r>
      <w:proofErr w:type="spellEnd"/>
      <w:r w:rsidR="00425D02">
        <w:rPr>
          <w:lang w:val="en-US"/>
        </w:rPr>
        <w:t xml:space="preserve">-DU. There is no </w:t>
      </w:r>
      <w:r w:rsidR="00F3515F">
        <w:rPr>
          <w:lang w:val="en-US"/>
        </w:rPr>
        <w:t>scenario in which the SN-</w:t>
      </w:r>
      <w:proofErr w:type="spellStart"/>
      <w:r w:rsidR="00F3515F">
        <w:rPr>
          <w:lang w:val="en-US"/>
        </w:rPr>
        <w:t>gNB</w:t>
      </w:r>
      <w:proofErr w:type="spellEnd"/>
      <w:r w:rsidR="00F3515F">
        <w:rPr>
          <w:lang w:val="en-US"/>
        </w:rPr>
        <w:t xml:space="preserve">-CU intervenes on the </w:t>
      </w:r>
      <w:proofErr w:type="spellStart"/>
      <w:r w:rsidR="00CE4AA7" w:rsidRPr="003D7D3F">
        <w:rPr>
          <w:i/>
          <w:lang w:val="en-US"/>
        </w:rPr>
        <w:t>BandCombination</w:t>
      </w:r>
      <w:r w:rsidR="00CE4AA7">
        <w:rPr>
          <w:i/>
          <w:lang w:val="en-US"/>
        </w:rPr>
        <w:t>Index</w:t>
      </w:r>
      <w:proofErr w:type="spellEnd"/>
      <w:r w:rsidR="00CE4AA7">
        <w:rPr>
          <w:i/>
          <w:lang w:val="en-US"/>
        </w:rPr>
        <w:t xml:space="preserve"> </w:t>
      </w:r>
      <w:r w:rsidR="00F3515F">
        <w:rPr>
          <w:lang w:val="en-US"/>
        </w:rPr>
        <w:t xml:space="preserve">IE because such intervention may </w:t>
      </w:r>
      <w:r w:rsidR="006374D0">
        <w:rPr>
          <w:lang w:val="en-US"/>
        </w:rPr>
        <w:t xml:space="preserve">muddle policies already applied by the MN or </w:t>
      </w:r>
      <w:r w:rsidR="00374342">
        <w:rPr>
          <w:lang w:val="en-US"/>
        </w:rPr>
        <w:t>it may prevent application of policies</w:t>
      </w:r>
      <w:r w:rsidR="006374D0">
        <w:rPr>
          <w:lang w:val="en-US"/>
        </w:rPr>
        <w:t xml:space="preserve"> by the SN-</w:t>
      </w:r>
      <w:proofErr w:type="spellStart"/>
      <w:r w:rsidR="006374D0">
        <w:rPr>
          <w:lang w:val="en-US"/>
        </w:rPr>
        <w:t>gNB</w:t>
      </w:r>
      <w:proofErr w:type="spellEnd"/>
      <w:r w:rsidR="006374D0">
        <w:rPr>
          <w:lang w:val="en-US"/>
        </w:rPr>
        <w:t>-DU.</w:t>
      </w:r>
    </w:p>
    <w:p w14:paraId="5FDC9573" w14:textId="2C5E56FD" w:rsidR="006374D0" w:rsidRDefault="006374D0" w:rsidP="00681220">
      <w:pPr>
        <w:rPr>
          <w:lang w:val="en-US"/>
        </w:rPr>
      </w:pPr>
    </w:p>
    <w:p w14:paraId="3A3BE534" w14:textId="586571DB" w:rsidR="006374D0" w:rsidRPr="008A7449" w:rsidRDefault="006374D0" w:rsidP="00681220">
      <w:pPr>
        <w:rPr>
          <w:b/>
          <w:lang w:val="en-US"/>
        </w:rPr>
      </w:pPr>
      <w:r w:rsidRPr="008A7449">
        <w:rPr>
          <w:b/>
          <w:lang w:val="en-US"/>
        </w:rPr>
        <w:t xml:space="preserve">Conclusion 3: </w:t>
      </w:r>
      <w:r w:rsidR="00416DE7" w:rsidRPr="008A7449">
        <w:rPr>
          <w:b/>
          <w:lang w:val="en-US"/>
        </w:rPr>
        <w:t>In an inter node DC case, t</w:t>
      </w:r>
      <w:r w:rsidRPr="008A7449">
        <w:rPr>
          <w:b/>
          <w:lang w:val="en-US"/>
        </w:rPr>
        <w:t xml:space="preserve">here are no justified scenarios in which </w:t>
      </w:r>
      <w:r w:rsidR="00416DE7" w:rsidRPr="008A7449">
        <w:rPr>
          <w:b/>
          <w:lang w:val="en-US"/>
        </w:rPr>
        <w:t>an SN-</w:t>
      </w:r>
      <w:proofErr w:type="spellStart"/>
      <w:r w:rsidR="00416DE7" w:rsidRPr="008A7449">
        <w:rPr>
          <w:b/>
          <w:lang w:val="en-US"/>
        </w:rPr>
        <w:t>gNB</w:t>
      </w:r>
      <w:proofErr w:type="spellEnd"/>
      <w:r w:rsidR="00416DE7" w:rsidRPr="008A7449">
        <w:rPr>
          <w:b/>
          <w:lang w:val="en-US"/>
        </w:rPr>
        <w:t xml:space="preserve">-CU </w:t>
      </w:r>
      <w:r w:rsidR="00416DE7" w:rsidRPr="00374342">
        <w:rPr>
          <w:b/>
          <w:lang w:val="en-US"/>
        </w:rPr>
        <w:t xml:space="preserve">modifies </w:t>
      </w:r>
      <w:r w:rsidR="008A7449" w:rsidRPr="00374342">
        <w:rPr>
          <w:b/>
          <w:lang w:val="en-US"/>
        </w:rPr>
        <w:t xml:space="preserve">the </w:t>
      </w:r>
      <w:proofErr w:type="spellStart"/>
      <w:r w:rsidR="00CE4AA7" w:rsidRPr="00CE4AA7">
        <w:rPr>
          <w:b/>
          <w:i/>
          <w:lang w:val="en-US"/>
        </w:rPr>
        <w:t>BandCombinationIndex</w:t>
      </w:r>
      <w:proofErr w:type="spellEnd"/>
      <w:r w:rsidR="00CE4AA7">
        <w:rPr>
          <w:i/>
          <w:lang w:val="en-US"/>
        </w:rPr>
        <w:t xml:space="preserve"> </w:t>
      </w:r>
      <w:r w:rsidR="008A7449" w:rsidRPr="00374342">
        <w:rPr>
          <w:b/>
          <w:lang w:val="en-US"/>
        </w:rPr>
        <w:t xml:space="preserve">IE </w:t>
      </w:r>
      <w:r w:rsidR="000B480C" w:rsidRPr="00374342">
        <w:rPr>
          <w:b/>
          <w:lang w:val="en-US"/>
        </w:rPr>
        <w:t xml:space="preserve">because such modification may </w:t>
      </w:r>
      <w:r w:rsidR="00374342" w:rsidRPr="00374342">
        <w:rPr>
          <w:b/>
          <w:lang w:val="en-US"/>
        </w:rPr>
        <w:t>muddle policies already applied by the MN or it may prevent application of policies by the SN-</w:t>
      </w:r>
      <w:proofErr w:type="spellStart"/>
      <w:r w:rsidR="00374342" w:rsidRPr="00374342">
        <w:rPr>
          <w:b/>
          <w:lang w:val="en-US"/>
        </w:rPr>
        <w:t>gNB</w:t>
      </w:r>
      <w:proofErr w:type="spellEnd"/>
      <w:r w:rsidR="00374342" w:rsidRPr="00374342">
        <w:rPr>
          <w:b/>
          <w:lang w:val="en-US"/>
        </w:rPr>
        <w:t>-DU</w:t>
      </w:r>
    </w:p>
    <w:p w14:paraId="039A2BE5" w14:textId="6403B7CD" w:rsidR="000204D6" w:rsidRDefault="000204D6" w:rsidP="00681220">
      <w:pPr>
        <w:rPr>
          <w:lang w:val="en-US"/>
        </w:rPr>
      </w:pPr>
    </w:p>
    <w:p w14:paraId="7DAF1EFE" w14:textId="237BF902" w:rsidR="00374342" w:rsidRDefault="00CE4AA7" w:rsidP="00681220">
      <w:pPr>
        <w:rPr>
          <w:lang w:val="en-US"/>
        </w:rPr>
      </w:pPr>
      <w:r>
        <w:rPr>
          <w:lang w:val="en-US"/>
        </w:rPr>
        <w:t>Handling of the RRC</w:t>
      </w:r>
      <w:r w:rsidR="005540C9">
        <w:rPr>
          <w:lang w:val="en-US"/>
        </w:rPr>
        <w:t xml:space="preserve"> </w:t>
      </w:r>
      <w:proofErr w:type="spellStart"/>
      <w:r w:rsidRPr="00CE4AA7">
        <w:rPr>
          <w:i/>
          <w:lang w:val="en-US"/>
        </w:rPr>
        <w:t>allowedFeatureSetList</w:t>
      </w:r>
      <w:proofErr w:type="spellEnd"/>
      <w:r>
        <w:rPr>
          <w:i/>
          <w:lang w:val="en-US"/>
        </w:rPr>
        <w:t xml:space="preserve"> </w:t>
      </w:r>
      <w:r w:rsidRPr="00CE4AA7">
        <w:rPr>
          <w:lang w:val="en-US"/>
        </w:rPr>
        <w:t>IE</w:t>
      </w:r>
      <w:r>
        <w:rPr>
          <w:lang w:val="en-US"/>
        </w:rPr>
        <w:t xml:space="preserve"> </w:t>
      </w:r>
      <w:r w:rsidR="004332EF">
        <w:rPr>
          <w:lang w:val="en-US"/>
        </w:rPr>
        <w:t xml:space="preserve">is rather obvious. </w:t>
      </w:r>
      <w:proofErr w:type="gramStart"/>
      <w:r w:rsidR="004332EF">
        <w:rPr>
          <w:lang w:val="en-US"/>
        </w:rPr>
        <w:t>Due to the fact that</w:t>
      </w:r>
      <w:proofErr w:type="gramEnd"/>
      <w:r w:rsidR="004332EF">
        <w:rPr>
          <w:lang w:val="en-US"/>
        </w:rPr>
        <w:t xml:space="preserve"> the SN-</w:t>
      </w:r>
      <w:proofErr w:type="spellStart"/>
      <w:r w:rsidR="004332EF">
        <w:rPr>
          <w:lang w:val="en-US"/>
        </w:rPr>
        <w:t>gNB</w:t>
      </w:r>
      <w:proofErr w:type="spellEnd"/>
      <w:r w:rsidR="004332EF">
        <w:rPr>
          <w:lang w:val="en-US"/>
        </w:rPr>
        <w:t>-CU has no clue of the features supported by the SN-</w:t>
      </w:r>
      <w:proofErr w:type="spellStart"/>
      <w:r w:rsidR="004332EF">
        <w:rPr>
          <w:lang w:val="en-US"/>
        </w:rPr>
        <w:t>gNB</w:t>
      </w:r>
      <w:proofErr w:type="spellEnd"/>
      <w:r w:rsidR="004332EF">
        <w:rPr>
          <w:lang w:val="en-US"/>
        </w:rPr>
        <w:t xml:space="preserve">-DU, the </w:t>
      </w:r>
      <w:proofErr w:type="spellStart"/>
      <w:r w:rsidR="004332EF" w:rsidRPr="00CE4AA7">
        <w:rPr>
          <w:i/>
          <w:lang w:val="en-US"/>
        </w:rPr>
        <w:t>allowedFeatureSetList</w:t>
      </w:r>
      <w:proofErr w:type="spellEnd"/>
      <w:r w:rsidR="004332EF">
        <w:rPr>
          <w:i/>
          <w:lang w:val="en-US"/>
        </w:rPr>
        <w:t xml:space="preserve"> </w:t>
      </w:r>
      <w:r w:rsidR="004332EF" w:rsidRPr="00CE4AA7">
        <w:rPr>
          <w:lang w:val="en-US"/>
        </w:rPr>
        <w:t>IE</w:t>
      </w:r>
      <w:r w:rsidR="004332EF">
        <w:rPr>
          <w:lang w:val="en-US"/>
        </w:rPr>
        <w:t xml:space="preserve"> </w:t>
      </w:r>
      <w:proofErr w:type="spellStart"/>
      <w:r w:rsidR="004332EF">
        <w:rPr>
          <w:lang w:val="en-US"/>
        </w:rPr>
        <w:t>canot</w:t>
      </w:r>
      <w:proofErr w:type="spellEnd"/>
      <w:r w:rsidR="004332EF">
        <w:rPr>
          <w:lang w:val="en-US"/>
        </w:rPr>
        <w:t xml:space="preserve"> be modified by </w:t>
      </w:r>
      <w:r w:rsidR="00137712">
        <w:rPr>
          <w:lang w:val="en-US"/>
        </w:rPr>
        <w:t>the SN-</w:t>
      </w:r>
      <w:proofErr w:type="spellStart"/>
      <w:r w:rsidR="00137712">
        <w:rPr>
          <w:lang w:val="en-US"/>
        </w:rPr>
        <w:t>gNB</w:t>
      </w:r>
      <w:proofErr w:type="spellEnd"/>
      <w:r w:rsidR="00137712">
        <w:rPr>
          <w:lang w:val="en-US"/>
        </w:rPr>
        <w:t>-CU because such modification may well exclude the set of features supported by the SN-</w:t>
      </w:r>
      <w:proofErr w:type="spellStart"/>
      <w:r w:rsidR="00137712">
        <w:rPr>
          <w:lang w:val="en-US"/>
        </w:rPr>
        <w:t>gNB</w:t>
      </w:r>
      <w:proofErr w:type="spellEnd"/>
      <w:r w:rsidR="00137712">
        <w:rPr>
          <w:lang w:val="en-US"/>
        </w:rPr>
        <w:t xml:space="preserve">-DU. The latter would generate a connection failure. </w:t>
      </w:r>
      <w:r w:rsidR="004332EF">
        <w:rPr>
          <w:lang w:val="en-US"/>
        </w:rPr>
        <w:t xml:space="preserve"> </w:t>
      </w:r>
    </w:p>
    <w:p w14:paraId="367207DF" w14:textId="17809BDF" w:rsidR="008A7449" w:rsidRDefault="008A7449" w:rsidP="00681220">
      <w:pPr>
        <w:rPr>
          <w:lang w:val="en-US"/>
        </w:rPr>
      </w:pPr>
    </w:p>
    <w:p w14:paraId="61552835" w14:textId="622D777B" w:rsidR="00137712" w:rsidRPr="008A7449" w:rsidRDefault="00137712" w:rsidP="00137712">
      <w:pPr>
        <w:rPr>
          <w:b/>
          <w:lang w:val="en-US"/>
        </w:rPr>
      </w:pPr>
      <w:r w:rsidRPr="008A7449">
        <w:rPr>
          <w:b/>
          <w:lang w:val="en-US"/>
        </w:rPr>
        <w:t xml:space="preserve">Conclusion </w:t>
      </w:r>
      <w:r w:rsidR="00304AAF">
        <w:rPr>
          <w:b/>
          <w:lang w:val="en-US"/>
        </w:rPr>
        <w:t>4</w:t>
      </w:r>
      <w:r w:rsidRPr="008A7449">
        <w:rPr>
          <w:b/>
          <w:lang w:val="en-US"/>
        </w:rPr>
        <w:t>: In an inter node DC case, there are no justified scenarios in which an SN-</w:t>
      </w:r>
      <w:proofErr w:type="spellStart"/>
      <w:r w:rsidRPr="008A7449">
        <w:rPr>
          <w:b/>
          <w:lang w:val="en-US"/>
        </w:rPr>
        <w:t>gNB</w:t>
      </w:r>
      <w:proofErr w:type="spellEnd"/>
      <w:r w:rsidRPr="008A7449">
        <w:rPr>
          <w:b/>
          <w:lang w:val="en-US"/>
        </w:rPr>
        <w:t xml:space="preserve">-CU </w:t>
      </w:r>
      <w:r w:rsidRPr="00374342">
        <w:rPr>
          <w:b/>
          <w:lang w:val="en-US"/>
        </w:rPr>
        <w:t xml:space="preserve">modifies the </w:t>
      </w:r>
      <w:proofErr w:type="spellStart"/>
      <w:r w:rsidR="001A748C" w:rsidRPr="001A748C">
        <w:rPr>
          <w:b/>
          <w:i/>
          <w:lang w:val="en-US"/>
        </w:rPr>
        <w:t>allowedFeatureSetList</w:t>
      </w:r>
      <w:proofErr w:type="spellEnd"/>
      <w:r w:rsidR="001A748C">
        <w:rPr>
          <w:i/>
          <w:lang w:val="en-US"/>
        </w:rPr>
        <w:t xml:space="preserve"> </w:t>
      </w:r>
      <w:r w:rsidRPr="00374342">
        <w:rPr>
          <w:b/>
          <w:lang w:val="en-US"/>
        </w:rPr>
        <w:t xml:space="preserve">IE because </w:t>
      </w:r>
      <w:r w:rsidR="001A748C">
        <w:rPr>
          <w:b/>
          <w:lang w:val="en-US"/>
        </w:rPr>
        <w:t>the SN-</w:t>
      </w:r>
      <w:proofErr w:type="spellStart"/>
      <w:r w:rsidR="001A748C">
        <w:rPr>
          <w:b/>
          <w:lang w:val="en-US"/>
        </w:rPr>
        <w:t>gNB</w:t>
      </w:r>
      <w:proofErr w:type="spellEnd"/>
      <w:r w:rsidR="001A748C">
        <w:rPr>
          <w:b/>
          <w:lang w:val="en-US"/>
        </w:rPr>
        <w:t xml:space="preserve">-CU has no clue of the features supported </w:t>
      </w:r>
      <w:r w:rsidR="001A748C">
        <w:rPr>
          <w:b/>
          <w:lang w:val="en-US"/>
        </w:rPr>
        <w:lastRenderedPageBreak/>
        <w:t>by SN-</w:t>
      </w:r>
      <w:proofErr w:type="spellStart"/>
      <w:r w:rsidR="001A748C">
        <w:rPr>
          <w:b/>
          <w:lang w:val="en-US"/>
        </w:rPr>
        <w:t>gNB</w:t>
      </w:r>
      <w:proofErr w:type="spellEnd"/>
      <w:r w:rsidR="001A748C">
        <w:rPr>
          <w:b/>
          <w:lang w:val="en-US"/>
        </w:rPr>
        <w:t>-DU and</w:t>
      </w:r>
      <w:r w:rsidR="00537B1D">
        <w:rPr>
          <w:b/>
          <w:lang w:val="en-US"/>
        </w:rPr>
        <w:t xml:space="preserve"> by modifying the </w:t>
      </w:r>
      <w:proofErr w:type="spellStart"/>
      <w:r w:rsidR="00537B1D" w:rsidRPr="001A748C">
        <w:rPr>
          <w:b/>
          <w:i/>
          <w:lang w:val="en-US"/>
        </w:rPr>
        <w:t>allowedFeatureSetList</w:t>
      </w:r>
      <w:proofErr w:type="spellEnd"/>
      <w:r w:rsidR="00537B1D">
        <w:rPr>
          <w:i/>
          <w:lang w:val="en-US"/>
        </w:rPr>
        <w:t xml:space="preserve"> </w:t>
      </w:r>
      <w:r w:rsidR="00537B1D" w:rsidRPr="00374342">
        <w:rPr>
          <w:b/>
          <w:lang w:val="en-US"/>
        </w:rPr>
        <w:t>IE</w:t>
      </w:r>
      <w:r w:rsidR="001A748C">
        <w:rPr>
          <w:b/>
          <w:lang w:val="en-US"/>
        </w:rPr>
        <w:t xml:space="preserve"> </w:t>
      </w:r>
      <w:r w:rsidR="00537B1D">
        <w:rPr>
          <w:b/>
          <w:lang w:val="en-US"/>
        </w:rPr>
        <w:t>it mig</w:t>
      </w:r>
      <w:r w:rsidR="00537B1D" w:rsidRPr="00304AAF">
        <w:rPr>
          <w:b/>
          <w:lang w:val="en-US"/>
        </w:rPr>
        <w:t>ht exclude the set of features supported by the SN-</w:t>
      </w:r>
      <w:proofErr w:type="spellStart"/>
      <w:r w:rsidR="00537B1D" w:rsidRPr="00304AAF">
        <w:rPr>
          <w:b/>
          <w:lang w:val="en-US"/>
        </w:rPr>
        <w:t>gNB</w:t>
      </w:r>
      <w:proofErr w:type="spellEnd"/>
      <w:r w:rsidR="00537B1D" w:rsidRPr="00304AAF">
        <w:rPr>
          <w:b/>
          <w:lang w:val="en-US"/>
        </w:rPr>
        <w:t>-DU. The latter would generate a connection failure</w:t>
      </w:r>
    </w:p>
    <w:p w14:paraId="3BE87ECC" w14:textId="3671BCE8" w:rsidR="00137712" w:rsidRDefault="00137712" w:rsidP="00681220">
      <w:pPr>
        <w:rPr>
          <w:lang w:val="en-US"/>
        </w:rPr>
      </w:pPr>
    </w:p>
    <w:p w14:paraId="4468EDDE" w14:textId="2A956CE7" w:rsidR="00304AAF" w:rsidRDefault="00304AAF" w:rsidP="00681220">
      <w:pPr>
        <w:rPr>
          <w:lang w:val="en-US"/>
        </w:rPr>
      </w:pPr>
      <w:r>
        <w:rPr>
          <w:lang w:val="en-US"/>
        </w:rPr>
        <w:t xml:space="preserve">For the reasons </w:t>
      </w:r>
      <w:r w:rsidR="00091F03">
        <w:rPr>
          <w:lang w:val="en-US"/>
        </w:rPr>
        <w:t xml:space="preserve">explained above it is proposed to agree to the sentence </w:t>
      </w:r>
      <w:proofErr w:type="spellStart"/>
      <w:r w:rsidR="00091F03">
        <w:rPr>
          <w:lang w:val="en-US"/>
        </w:rPr>
        <w:t>minuted</w:t>
      </w:r>
      <w:proofErr w:type="spellEnd"/>
      <w:r w:rsidR="00091F03">
        <w:rPr>
          <w:lang w:val="en-US"/>
        </w:rPr>
        <w:t xml:space="preserve"> at the last RAN3 meeting and to the </w:t>
      </w:r>
      <w:r w:rsidR="0041622B">
        <w:rPr>
          <w:lang w:val="en-US"/>
        </w:rPr>
        <w:t>CR in R3-19xxxx</w:t>
      </w:r>
    </w:p>
    <w:p w14:paraId="52EEF0BF" w14:textId="77777777" w:rsidR="00304AAF" w:rsidRDefault="00304AAF" w:rsidP="00681220">
      <w:pPr>
        <w:rPr>
          <w:lang w:val="en-US"/>
        </w:rPr>
      </w:pPr>
    </w:p>
    <w:p w14:paraId="4118CB01" w14:textId="66BA4529" w:rsidR="007D25EC" w:rsidRPr="008A1C5C" w:rsidRDefault="007D25EC" w:rsidP="007D25EC">
      <w:pPr>
        <w:rPr>
          <w:b/>
          <w:lang w:val="en-US"/>
        </w:rPr>
      </w:pPr>
      <w:r w:rsidRPr="006C5107">
        <w:rPr>
          <w:b/>
        </w:rPr>
        <w:t>Proposal</w:t>
      </w:r>
      <w:r>
        <w:rPr>
          <w:b/>
        </w:rPr>
        <w:t xml:space="preserve"> 3</w:t>
      </w:r>
      <w:r w:rsidRPr="006C5107">
        <w:rPr>
          <w:b/>
        </w:rPr>
        <w:t xml:space="preserve">: </w:t>
      </w:r>
      <w:r>
        <w:rPr>
          <w:b/>
        </w:rPr>
        <w:t>RAN3 is kindly requested to agree with the changes proposed in R3-19</w:t>
      </w:r>
      <w:r w:rsidR="0041622B">
        <w:rPr>
          <w:b/>
        </w:rPr>
        <w:t>xxxx, reflecting the following sentence</w:t>
      </w:r>
    </w:p>
    <w:p w14:paraId="270BB4F8" w14:textId="77777777" w:rsidR="0041622B" w:rsidRPr="00784DCB" w:rsidRDefault="0041622B" w:rsidP="0041622B">
      <w:pPr>
        <w:widowControl w:val="0"/>
        <w:spacing w:after="0"/>
        <w:ind w:left="144" w:hanging="144"/>
        <w:rPr>
          <w:rFonts w:cs="Calibri"/>
          <w:b/>
          <w:i/>
          <w:color w:val="0000FF"/>
          <w:sz w:val="18"/>
          <w:szCs w:val="24"/>
        </w:rPr>
      </w:pPr>
      <w:r w:rsidRPr="00784DCB">
        <w:rPr>
          <w:rFonts w:cs="Calibri"/>
          <w:b/>
          <w:i/>
          <w:color w:val="0000FF"/>
          <w:sz w:val="18"/>
          <w:szCs w:val="24"/>
        </w:rPr>
        <w:t xml:space="preserve">In case the MN signals the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CGConfigInfo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to SN for DC scenarios such as SN addition, the content of the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CGConfigInfo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should be treated as follows:</w:t>
      </w:r>
    </w:p>
    <w:p w14:paraId="072A42D9" w14:textId="77777777" w:rsidR="0041622B" w:rsidRPr="00927BAA" w:rsidRDefault="0041622B" w:rsidP="0041622B">
      <w:pPr>
        <w:rPr>
          <w:lang w:val="en-US"/>
        </w:rPr>
      </w:pPr>
      <w:r w:rsidRPr="00784DCB">
        <w:rPr>
          <w:rFonts w:cs="Calibri"/>
          <w:b/>
          <w:i/>
          <w:color w:val="0000FF"/>
          <w:sz w:val="18"/>
          <w:szCs w:val="24"/>
        </w:rPr>
        <w:t xml:space="preserve">Except for the source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CellGoupConfig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, which can be removed by the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-CU from the CG-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, the remaining information contained in the CG-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signaled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by the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-CU to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-DU are as received from the MN</w:t>
      </w:r>
    </w:p>
    <w:p w14:paraId="6D81400C" w14:textId="46FFA339" w:rsidR="00502757" w:rsidRPr="0041622B" w:rsidRDefault="00502757" w:rsidP="007D25EC">
      <w:pPr>
        <w:pStyle w:val="TOC1"/>
        <w:spacing w:after="120"/>
        <w:ind w:left="0" w:firstLine="0"/>
        <w:jc w:val="both"/>
        <w:rPr>
          <w:noProof w:val="0"/>
          <w:szCs w:val="20"/>
        </w:rPr>
      </w:pPr>
    </w:p>
    <w:bookmarkEnd w:id="0"/>
    <w:p w14:paraId="37C3BA56" w14:textId="2E5306CB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</w:p>
    <w:p w14:paraId="35DF7962" w14:textId="2A9D8670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44DC209" w14:textId="40AF94F4" w:rsidR="00AC58EF" w:rsidRDefault="00AC58EF" w:rsidP="00A828FF">
      <w:pPr>
        <w:pStyle w:val="Heading3"/>
        <w:numPr>
          <w:ilvl w:val="0"/>
          <w:numId w:val="0"/>
        </w:numPr>
        <w:rPr>
          <w:rFonts w:cs="Times New Roman"/>
          <w:sz w:val="20"/>
          <w:szCs w:val="20"/>
        </w:rPr>
      </w:pPr>
      <w:bookmarkStart w:id="1" w:name="_In-sequence_SDU_delivery"/>
      <w:bookmarkEnd w:id="1"/>
      <w:r w:rsidRPr="00AC58EF">
        <w:rPr>
          <w:rFonts w:cs="Times New Roman"/>
          <w:sz w:val="20"/>
          <w:szCs w:val="20"/>
        </w:rPr>
        <w:t>In this contribution</w:t>
      </w:r>
      <w:r>
        <w:rPr>
          <w:rFonts w:cs="Times New Roman"/>
          <w:sz w:val="20"/>
          <w:szCs w:val="20"/>
        </w:rPr>
        <w:t xml:space="preserve"> the </w:t>
      </w:r>
      <w:r w:rsidR="007D25EC">
        <w:rPr>
          <w:rFonts w:cs="Times New Roman"/>
          <w:sz w:val="20"/>
          <w:szCs w:val="20"/>
        </w:rPr>
        <w:t>need for c</w:t>
      </w:r>
      <w:r w:rsidR="007D25EC" w:rsidRPr="007D25EC">
        <w:rPr>
          <w:rFonts w:cs="Times New Roman"/>
          <w:sz w:val="20"/>
          <w:szCs w:val="20"/>
        </w:rPr>
        <w:t xml:space="preserve">larification </w:t>
      </w:r>
      <w:r w:rsidR="007D25EC">
        <w:rPr>
          <w:rFonts w:cs="Times New Roman"/>
          <w:sz w:val="20"/>
          <w:szCs w:val="20"/>
        </w:rPr>
        <w:t>regarding</w:t>
      </w:r>
      <w:r w:rsidR="007D25EC" w:rsidRPr="007D25EC">
        <w:rPr>
          <w:rFonts w:cs="Times New Roman"/>
          <w:sz w:val="20"/>
          <w:szCs w:val="20"/>
        </w:rPr>
        <w:t xml:space="preserve"> band combination and feature set over F1</w:t>
      </w:r>
      <w:r>
        <w:rPr>
          <w:rFonts w:cs="Times New Roman"/>
          <w:sz w:val="20"/>
          <w:szCs w:val="20"/>
        </w:rPr>
        <w:t xml:space="preserve"> </w:t>
      </w:r>
      <w:r w:rsidR="007D25EC">
        <w:rPr>
          <w:rFonts w:cs="Times New Roman"/>
          <w:sz w:val="20"/>
          <w:szCs w:val="20"/>
        </w:rPr>
        <w:t xml:space="preserve">has been discussed and the following </w:t>
      </w:r>
      <w:r w:rsidR="0099177E">
        <w:rPr>
          <w:rFonts w:cs="Times New Roman"/>
          <w:sz w:val="20"/>
          <w:szCs w:val="20"/>
        </w:rPr>
        <w:t xml:space="preserve">conclusions and </w:t>
      </w:r>
      <w:r w:rsidR="007D25EC">
        <w:rPr>
          <w:rFonts w:cs="Times New Roman"/>
          <w:sz w:val="20"/>
          <w:szCs w:val="20"/>
        </w:rPr>
        <w:t>proposals were made:</w:t>
      </w:r>
    </w:p>
    <w:p w14:paraId="204122AB" w14:textId="77777777" w:rsidR="007D25EC" w:rsidRPr="007D25EC" w:rsidRDefault="007D25EC" w:rsidP="007D25EC"/>
    <w:p w14:paraId="38E040CA" w14:textId="5685BC08" w:rsidR="0099177E" w:rsidRPr="0099177E" w:rsidRDefault="0099177E" w:rsidP="0099177E">
      <w:pPr>
        <w:rPr>
          <w:b/>
          <w:lang w:val="en-US"/>
        </w:rPr>
      </w:pPr>
      <w:r w:rsidRPr="00F1519A">
        <w:rPr>
          <w:b/>
          <w:lang w:val="en-US"/>
        </w:rPr>
        <w:t xml:space="preserve">Conclusion 1: In DC cases the RRC </w:t>
      </w:r>
      <w:proofErr w:type="spellStart"/>
      <w:r w:rsidRPr="00F1519A">
        <w:rPr>
          <w:b/>
          <w:i/>
          <w:lang w:val="en-US"/>
        </w:rPr>
        <w:t>BandCombinationIndex</w:t>
      </w:r>
      <w:proofErr w:type="spellEnd"/>
      <w:r w:rsidRPr="00F1519A">
        <w:rPr>
          <w:b/>
          <w:lang w:val="en-US"/>
        </w:rPr>
        <w:t xml:space="preserve"> IE included in the </w:t>
      </w:r>
      <w:proofErr w:type="spellStart"/>
      <w:r w:rsidRPr="00F1519A">
        <w:rPr>
          <w:b/>
          <w:lang w:val="en-US"/>
        </w:rPr>
        <w:t>CGConfigInfo</w:t>
      </w:r>
      <w:proofErr w:type="spellEnd"/>
      <w:r w:rsidRPr="00F1519A">
        <w:rPr>
          <w:b/>
          <w:lang w:val="en-US"/>
        </w:rPr>
        <w:t xml:space="preserve"> and received by an SN </w:t>
      </w:r>
      <w:proofErr w:type="spellStart"/>
      <w:r w:rsidRPr="00F1519A">
        <w:rPr>
          <w:b/>
          <w:lang w:val="en-US"/>
        </w:rPr>
        <w:t>gNB</w:t>
      </w:r>
      <w:proofErr w:type="spellEnd"/>
      <w:r w:rsidRPr="00F1519A">
        <w:rPr>
          <w:b/>
          <w:lang w:val="en-US"/>
        </w:rPr>
        <w:t xml:space="preserve">-DU can be </w:t>
      </w:r>
      <w:r>
        <w:rPr>
          <w:b/>
          <w:lang w:val="en-US"/>
        </w:rPr>
        <w:t>e</w:t>
      </w:r>
      <w:r w:rsidRPr="00F1519A">
        <w:rPr>
          <w:b/>
          <w:lang w:val="en-US"/>
        </w:rPr>
        <w:t xml:space="preserve">ither generated </w:t>
      </w:r>
      <w:proofErr w:type="gramStart"/>
      <w:r w:rsidRPr="00F1519A">
        <w:rPr>
          <w:b/>
          <w:lang w:val="en-US"/>
        </w:rPr>
        <w:t>on the basis of</w:t>
      </w:r>
      <w:proofErr w:type="gramEnd"/>
      <w:r w:rsidRPr="00F1519A">
        <w:rPr>
          <w:b/>
          <w:lang w:val="en-US"/>
        </w:rPr>
        <w:t xml:space="preserve"> MN information/policies (inter node DC) or on the basis of </w:t>
      </w:r>
      <w:proofErr w:type="spellStart"/>
      <w:r w:rsidRPr="00F1519A">
        <w:rPr>
          <w:b/>
          <w:lang w:val="en-US"/>
        </w:rPr>
        <w:t>gNB</w:t>
      </w:r>
      <w:proofErr w:type="spellEnd"/>
      <w:r w:rsidRPr="00F1519A">
        <w:rPr>
          <w:b/>
          <w:lang w:val="en-US"/>
        </w:rPr>
        <w:t xml:space="preserve">-CU information/policies (intra </w:t>
      </w:r>
      <w:proofErr w:type="spellStart"/>
      <w:r w:rsidRPr="00F1519A">
        <w:rPr>
          <w:b/>
          <w:lang w:val="en-US"/>
        </w:rPr>
        <w:t>gNB</w:t>
      </w:r>
      <w:proofErr w:type="spellEnd"/>
      <w:r w:rsidRPr="00F1519A">
        <w:rPr>
          <w:b/>
          <w:lang w:val="en-US"/>
        </w:rPr>
        <w:t xml:space="preserve"> DC). Once the IE is received, the SN </w:t>
      </w:r>
      <w:proofErr w:type="spellStart"/>
      <w:r w:rsidRPr="00F1519A">
        <w:rPr>
          <w:b/>
          <w:lang w:val="en-US"/>
        </w:rPr>
        <w:t>gNB</w:t>
      </w:r>
      <w:proofErr w:type="spellEnd"/>
      <w:r w:rsidRPr="00F1519A">
        <w:rPr>
          <w:b/>
          <w:lang w:val="en-US"/>
        </w:rPr>
        <w:t xml:space="preserve">-DU has the capabilities and information to select appropriate bands combination based on </w:t>
      </w:r>
      <w:proofErr w:type="gramStart"/>
      <w:r w:rsidRPr="00F1519A">
        <w:rPr>
          <w:b/>
          <w:lang w:val="en-US"/>
        </w:rPr>
        <w:t>operators</w:t>
      </w:r>
      <w:proofErr w:type="gramEnd"/>
      <w:r w:rsidRPr="00F1519A">
        <w:rPr>
          <w:b/>
          <w:lang w:val="en-US"/>
        </w:rPr>
        <w:t xml:space="preserve"> policies and own bands status.</w:t>
      </w:r>
    </w:p>
    <w:p w14:paraId="0E225569" w14:textId="77777777" w:rsidR="0099177E" w:rsidRPr="00F1519A" w:rsidRDefault="0099177E" w:rsidP="0099177E">
      <w:pPr>
        <w:rPr>
          <w:b/>
          <w:lang w:val="en-US"/>
        </w:rPr>
      </w:pPr>
      <w:r w:rsidRPr="004A5EC8">
        <w:rPr>
          <w:b/>
          <w:lang w:val="en-US"/>
        </w:rPr>
        <w:t>Conclusion 2:</w:t>
      </w:r>
      <w:r>
        <w:rPr>
          <w:lang w:val="en-US"/>
        </w:rPr>
        <w:t xml:space="preserve"> </w:t>
      </w:r>
      <w:r w:rsidRPr="00F1519A">
        <w:rPr>
          <w:b/>
          <w:lang w:val="en-US"/>
        </w:rPr>
        <w:t xml:space="preserve">In DC cases the RRC </w:t>
      </w:r>
      <w:proofErr w:type="spellStart"/>
      <w:r>
        <w:rPr>
          <w:b/>
          <w:i/>
          <w:lang w:val="en-US"/>
        </w:rPr>
        <w:t>allowedFeatureSetList</w:t>
      </w:r>
      <w:proofErr w:type="spellEnd"/>
      <w:r w:rsidRPr="00F1519A">
        <w:rPr>
          <w:b/>
          <w:lang w:val="en-US"/>
        </w:rPr>
        <w:t xml:space="preserve"> IE included in the </w:t>
      </w:r>
      <w:proofErr w:type="spellStart"/>
      <w:r w:rsidRPr="00F1519A">
        <w:rPr>
          <w:b/>
          <w:lang w:val="en-US"/>
        </w:rPr>
        <w:t>CGConfigInfo</w:t>
      </w:r>
      <w:proofErr w:type="spellEnd"/>
      <w:r w:rsidRPr="00F1519A">
        <w:rPr>
          <w:b/>
          <w:lang w:val="en-US"/>
        </w:rPr>
        <w:t xml:space="preserve"> and received by an SN </w:t>
      </w:r>
      <w:proofErr w:type="spellStart"/>
      <w:r w:rsidRPr="00F1519A">
        <w:rPr>
          <w:b/>
          <w:lang w:val="en-US"/>
        </w:rPr>
        <w:t>gNB</w:t>
      </w:r>
      <w:proofErr w:type="spellEnd"/>
      <w:r w:rsidRPr="00F1519A">
        <w:rPr>
          <w:b/>
          <w:lang w:val="en-US"/>
        </w:rPr>
        <w:t xml:space="preserve">-DU can be generated </w:t>
      </w:r>
      <w:proofErr w:type="gramStart"/>
      <w:r w:rsidRPr="00F1519A">
        <w:rPr>
          <w:b/>
          <w:lang w:val="en-US"/>
        </w:rPr>
        <w:t>on the basis of</w:t>
      </w:r>
      <w:proofErr w:type="gramEnd"/>
      <w:r>
        <w:rPr>
          <w:b/>
          <w:lang w:val="en-US"/>
        </w:rPr>
        <w:t xml:space="preserve"> UE capabilities and feature set selection at</w:t>
      </w:r>
      <w:r w:rsidRPr="00F1519A">
        <w:rPr>
          <w:b/>
          <w:lang w:val="en-US"/>
        </w:rPr>
        <w:t xml:space="preserve"> MN (inter node DC) or </w:t>
      </w:r>
      <w:r>
        <w:rPr>
          <w:b/>
          <w:lang w:val="en-US"/>
        </w:rPr>
        <w:t>at</w:t>
      </w:r>
      <w:r w:rsidRPr="00F1519A">
        <w:rPr>
          <w:b/>
          <w:lang w:val="en-US"/>
        </w:rPr>
        <w:t xml:space="preserve"> </w:t>
      </w:r>
      <w:proofErr w:type="spellStart"/>
      <w:r w:rsidRPr="00F1519A">
        <w:rPr>
          <w:b/>
          <w:lang w:val="en-US"/>
        </w:rPr>
        <w:t>gNB</w:t>
      </w:r>
      <w:proofErr w:type="spellEnd"/>
      <w:r w:rsidRPr="00F1519A">
        <w:rPr>
          <w:b/>
          <w:lang w:val="en-US"/>
        </w:rPr>
        <w:t xml:space="preserve">-CU (intra </w:t>
      </w:r>
      <w:proofErr w:type="spellStart"/>
      <w:r w:rsidRPr="00F1519A">
        <w:rPr>
          <w:b/>
          <w:lang w:val="en-US"/>
        </w:rPr>
        <w:t>gNB</w:t>
      </w:r>
      <w:proofErr w:type="spellEnd"/>
      <w:r w:rsidRPr="00F1519A">
        <w:rPr>
          <w:b/>
          <w:lang w:val="en-US"/>
        </w:rPr>
        <w:t xml:space="preserve"> DC). </w:t>
      </w:r>
      <w:r>
        <w:rPr>
          <w:b/>
          <w:lang w:val="en-US"/>
        </w:rPr>
        <w:t xml:space="preserve">MN and 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 xml:space="preserve">-CU are not aware of SN 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 xml:space="preserve">-DU supported feature set, therefore selection of feature set combination shall be performed at 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>-DU</w:t>
      </w:r>
      <w:r w:rsidRPr="00F1519A">
        <w:rPr>
          <w:b/>
          <w:lang w:val="en-US"/>
        </w:rPr>
        <w:t>.</w:t>
      </w:r>
    </w:p>
    <w:p w14:paraId="099D35F4" w14:textId="77777777" w:rsidR="0099177E" w:rsidRPr="008A7449" w:rsidRDefault="0099177E" w:rsidP="0099177E">
      <w:pPr>
        <w:rPr>
          <w:b/>
          <w:lang w:val="en-US"/>
        </w:rPr>
      </w:pPr>
      <w:r w:rsidRPr="008A7449">
        <w:rPr>
          <w:b/>
          <w:lang w:val="en-US"/>
        </w:rPr>
        <w:t>Conclusion 3: In an inter node DC case, there are no justified scenarios in which an SN-</w:t>
      </w:r>
      <w:proofErr w:type="spellStart"/>
      <w:r w:rsidRPr="008A7449">
        <w:rPr>
          <w:b/>
          <w:lang w:val="en-US"/>
        </w:rPr>
        <w:t>gNB</w:t>
      </w:r>
      <w:proofErr w:type="spellEnd"/>
      <w:r w:rsidRPr="008A7449">
        <w:rPr>
          <w:b/>
          <w:lang w:val="en-US"/>
        </w:rPr>
        <w:t xml:space="preserve">-CU </w:t>
      </w:r>
      <w:r w:rsidRPr="00374342">
        <w:rPr>
          <w:b/>
          <w:lang w:val="en-US"/>
        </w:rPr>
        <w:t xml:space="preserve">modifies the </w:t>
      </w:r>
      <w:proofErr w:type="spellStart"/>
      <w:r w:rsidRPr="00CE4AA7">
        <w:rPr>
          <w:b/>
          <w:i/>
          <w:lang w:val="en-US"/>
        </w:rPr>
        <w:t>BandCombinationIndex</w:t>
      </w:r>
      <w:proofErr w:type="spellEnd"/>
      <w:r>
        <w:rPr>
          <w:i/>
          <w:lang w:val="en-US"/>
        </w:rPr>
        <w:t xml:space="preserve"> </w:t>
      </w:r>
      <w:r w:rsidRPr="00374342">
        <w:rPr>
          <w:b/>
          <w:lang w:val="en-US"/>
        </w:rPr>
        <w:t>IE because such modification may muddle policies already applied by the MN or it may prevent application of policies by the SN-</w:t>
      </w:r>
      <w:proofErr w:type="spellStart"/>
      <w:r w:rsidRPr="00374342">
        <w:rPr>
          <w:b/>
          <w:lang w:val="en-US"/>
        </w:rPr>
        <w:t>gNB</w:t>
      </w:r>
      <w:proofErr w:type="spellEnd"/>
      <w:r w:rsidRPr="00374342">
        <w:rPr>
          <w:b/>
          <w:lang w:val="en-US"/>
        </w:rPr>
        <w:t>-DU</w:t>
      </w:r>
    </w:p>
    <w:p w14:paraId="72A1F706" w14:textId="77777777" w:rsidR="0099177E" w:rsidRPr="008A7449" w:rsidRDefault="0099177E" w:rsidP="0099177E">
      <w:pPr>
        <w:rPr>
          <w:b/>
          <w:lang w:val="en-US"/>
        </w:rPr>
      </w:pPr>
      <w:r w:rsidRPr="008A7449">
        <w:rPr>
          <w:b/>
          <w:lang w:val="en-US"/>
        </w:rPr>
        <w:t xml:space="preserve">Conclusion </w:t>
      </w:r>
      <w:r>
        <w:rPr>
          <w:b/>
          <w:lang w:val="en-US"/>
        </w:rPr>
        <w:t>4</w:t>
      </w:r>
      <w:r w:rsidRPr="008A7449">
        <w:rPr>
          <w:b/>
          <w:lang w:val="en-US"/>
        </w:rPr>
        <w:t>: In an inter node DC case, there are no justified scenarios in which an SN-</w:t>
      </w:r>
      <w:proofErr w:type="spellStart"/>
      <w:r w:rsidRPr="008A7449">
        <w:rPr>
          <w:b/>
          <w:lang w:val="en-US"/>
        </w:rPr>
        <w:t>gNB</w:t>
      </w:r>
      <w:proofErr w:type="spellEnd"/>
      <w:r w:rsidRPr="008A7449">
        <w:rPr>
          <w:b/>
          <w:lang w:val="en-US"/>
        </w:rPr>
        <w:t xml:space="preserve">-CU </w:t>
      </w:r>
      <w:r w:rsidRPr="00374342">
        <w:rPr>
          <w:b/>
          <w:lang w:val="en-US"/>
        </w:rPr>
        <w:t xml:space="preserve">modifies the </w:t>
      </w:r>
      <w:proofErr w:type="spellStart"/>
      <w:r w:rsidRPr="001A748C">
        <w:rPr>
          <w:b/>
          <w:i/>
          <w:lang w:val="en-US"/>
        </w:rPr>
        <w:t>allowedFeatureSetList</w:t>
      </w:r>
      <w:proofErr w:type="spellEnd"/>
      <w:r>
        <w:rPr>
          <w:i/>
          <w:lang w:val="en-US"/>
        </w:rPr>
        <w:t xml:space="preserve"> </w:t>
      </w:r>
      <w:r w:rsidRPr="00374342">
        <w:rPr>
          <w:b/>
          <w:lang w:val="en-US"/>
        </w:rPr>
        <w:t xml:space="preserve">IE because </w:t>
      </w:r>
      <w:r>
        <w:rPr>
          <w:b/>
          <w:lang w:val="en-US"/>
        </w:rPr>
        <w:t>the SN-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>-CU has no clue of the features supported by SN-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 xml:space="preserve">-DU and by modifying the </w:t>
      </w:r>
      <w:proofErr w:type="spellStart"/>
      <w:r w:rsidRPr="001A748C">
        <w:rPr>
          <w:b/>
          <w:i/>
          <w:lang w:val="en-US"/>
        </w:rPr>
        <w:t>allowedFeatureSetList</w:t>
      </w:r>
      <w:proofErr w:type="spellEnd"/>
      <w:r>
        <w:rPr>
          <w:i/>
          <w:lang w:val="en-US"/>
        </w:rPr>
        <w:t xml:space="preserve"> </w:t>
      </w:r>
      <w:r w:rsidRPr="00374342">
        <w:rPr>
          <w:b/>
          <w:lang w:val="en-US"/>
        </w:rPr>
        <w:t>IE</w:t>
      </w:r>
      <w:r>
        <w:rPr>
          <w:b/>
          <w:lang w:val="en-US"/>
        </w:rPr>
        <w:t xml:space="preserve"> it mig</w:t>
      </w:r>
      <w:r w:rsidRPr="00304AAF">
        <w:rPr>
          <w:b/>
          <w:lang w:val="en-US"/>
        </w:rPr>
        <w:t>ht exclude the set of features supported by the SN-</w:t>
      </w:r>
      <w:proofErr w:type="spellStart"/>
      <w:r w:rsidRPr="00304AAF">
        <w:rPr>
          <w:b/>
          <w:lang w:val="en-US"/>
        </w:rPr>
        <w:t>gNB</w:t>
      </w:r>
      <w:proofErr w:type="spellEnd"/>
      <w:r w:rsidRPr="00304AAF">
        <w:rPr>
          <w:b/>
          <w:lang w:val="en-US"/>
        </w:rPr>
        <w:t>-DU. The latter would generate a connection failure</w:t>
      </w:r>
    </w:p>
    <w:p w14:paraId="0E7D91D4" w14:textId="6F57BF93" w:rsidR="0099177E" w:rsidRPr="008A1C5C" w:rsidRDefault="0099177E" w:rsidP="0099177E">
      <w:pPr>
        <w:rPr>
          <w:b/>
          <w:lang w:val="en-US"/>
        </w:rPr>
      </w:pPr>
      <w:r w:rsidRPr="006C5107">
        <w:rPr>
          <w:b/>
        </w:rPr>
        <w:t>Proposal</w:t>
      </w:r>
      <w:r>
        <w:rPr>
          <w:b/>
        </w:rPr>
        <w:t xml:space="preserve"> 3</w:t>
      </w:r>
      <w:r w:rsidRPr="006C5107">
        <w:rPr>
          <w:b/>
        </w:rPr>
        <w:t xml:space="preserve">: </w:t>
      </w:r>
      <w:r>
        <w:rPr>
          <w:b/>
        </w:rPr>
        <w:t xml:space="preserve">RAN3 is kindly requested to agree with the changes proposed </w:t>
      </w:r>
      <w:r w:rsidRPr="00B522C8">
        <w:rPr>
          <w:b/>
        </w:rPr>
        <w:t>in R3-19</w:t>
      </w:r>
      <w:r w:rsidR="00B522C8">
        <w:rPr>
          <w:b/>
        </w:rPr>
        <w:t>5992</w:t>
      </w:r>
      <w:bookmarkStart w:id="2" w:name="_GoBack"/>
      <w:bookmarkEnd w:id="2"/>
      <w:r>
        <w:rPr>
          <w:b/>
        </w:rPr>
        <w:t>, reflecting the following sentence</w:t>
      </w:r>
    </w:p>
    <w:p w14:paraId="0250226C" w14:textId="77777777" w:rsidR="0099177E" w:rsidRPr="00784DCB" w:rsidRDefault="0099177E" w:rsidP="0099177E">
      <w:pPr>
        <w:widowControl w:val="0"/>
        <w:spacing w:after="0"/>
        <w:ind w:left="144" w:hanging="144"/>
        <w:rPr>
          <w:rFonts w:cs="Calibri"/>
          <w:b/>
          <w:i/>
          <w:color w:val="0000FF"/>
          <w:sz w:val="18"/>
          <w:szCs w:val="24"/>
        </w:rPr>
      </w:pPr>
      <w:r w:rsidRPr="00784DCB">
        <w:rPr>
          <w:rFonts w:cs="Calibri"/>
          <w:b/>
          <w:i/>
          <w:color w:val="0000FF"/>
          <w:sz w:val="18"/>
          <w:szCs w:val="24"/>
        </w:rPr>
        <w:t xml:space="preserve">In case the MN signals the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CGConfigInfo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to SN for DC scenarios such as SN addition, the content of the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CGConfigInfo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should be treated as follows:</w:t>
      </w:r>
    </w:p>
    <w:p w14:paraId="574549BF" w14:textId="77777777" w:rsidR="0099177E" w:rsidRPr="00927BAA" w:rsidRDefault="0099177E" w:rsidP="0099177E">
      <w:pPr>
        <w:rPr>
          <w:lang w:val="en-US"/>
        </w:rPr>
      </w:pPr>
      <w:r w:rsidRPr="00784DCB">
        <w:rPr>
          <w:rFonts w:cs="Calibri"/>
          <w:b/>
          <w:i/>
          <w:color w:val="0000FF"/>
          <w:sz w:val="18"/>
          <w:szCs w:val="24"/>
        </w:rPr>
        <w:t xml:space="preserve">Except for the source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CellGoupConfig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, which can be removed by the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-CU from the CG-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, the remaining information contained in the CG-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ConfigInfo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signaled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 by the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 xml:space="preserve">-CU to SN </w:t>
      </w:r>
      <w:proofErr w:type="spellStart"/>
      <w:r w:rsidRPr="00784DCB">
        <w:rPr>
          <w:rFonts w:cs="Calibri"/>
          <w:b/>
          <w:i/>
          <w:color w:val="0000FF"/>
          <w:sz w:val="18"/>
          <w:szCs w:val="24"/>
        </w:rPr>
        <w:t>gNB</w:t>
      </w:r>
      <w:proofErr w:type="spellEnd"/>
      <w:r w:rsidRPr="00784DCB">
        <w:rPr>
          <w:rFonts w:cs="Calibri"/>
          <w:b/>
          <w:i/>
          <w:color w:val="0000FF"/>
          <w:sz w:val="18"/>
          <w:szCs w:val="24"/>
        </w:rPr>
        <w:t>-DU are as received from the MN</w:t>
      </w:r>
    </w:p>
    <w:p w14:paraId="591CBFD1" w14:textId="7DDBD05C" w:rsidR="00AC41BA" w:rsidRPr="0099177E" w:rsidRDefault="00AC41BA" w:rsidP="00826753">
      <w:pPr>
        <w:rPr>
          <w:lang w:val="en-US"/>
        </w:rPr>
      </w:pPr>
    </w:p>
    <w:sectPr w:rsidR="00AC41BA" w:rsidRPr="0099177E" w:rsidSect="000F16A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4B176" w14:textId="77777777" w:rsidR="00D46129" w:rsidRDefault="00D46129">
      <w:r>
        <w:separator/>
      </w:r>
    </w:p>
  </w:endnote>
  <w:endnote w:type="continuationSeparator" w:id="0">
    <w:p w14:paraId="7CC1F437" w14:textId="77777777" w:rsidR="00D46129" w:rsidRDefault="00D46129">
      <w:r>
        <w:continuationSeparator/>
      </w:r>
    </w:p>
  </w:endnote>
  <w:endnote w:type="continuationNotice" w:id="1">
    <w:p w14:paraId="4C4081D1" w14:textId="77777777" w:rsidR="00D46129" w:rsidRDefault="00D461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294EB" w14:textId="77777777" w:rsidR="00D46129" w:rsidRDefault="00D46129">
      <w:r>
        <w:separator/>
      </w:r>
    </w:p>
  </w:footnote>
  <w:footnote w:type="continuationSeparator" w:id="0">
    <w:p w14:paraId="18ACEAF0" w14:textId="77777777" w:rsidR="00D46129" w:rsidRDefault="00D46129">
      <w:r>
        <w:continuationSeparator/>
      </w:r>
    </w:p>
  </w:footnote>
  <w:footnote w:type="continuationNotice" w:id="1">
    <w:p w14:paraId="569B04A4" w14:textId="77777777" w:rsidR="00D46129" w:rsidRDefault="00D461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14"/>
  </w:num>
  <w:num w:numId="15">
    <w:abstractNumId w:val="15"/>
  </w:num>
  <w:num w:numId="16">
    <w:abstractNumId w:val="1"/>
  </w:num>
  <w:num w:numId="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04D6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1F03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80C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1F1C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71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5C0C"/>
    <w:rsid w:val="00167222"/>
    <w:rsid w:val="00170067"/>
    <w:rsid w:val="0017045C"/>
    <w:rsid w:val="001718EC"/>
    <w:rsid w:val="001724FC"/>
    <w:rsid w:val="001732EB"/>
    <w:rsid w:val="00173A8E"/>
    <w:rsid w:val="001741AA"/>
    <w:rsid w:val="00174E13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4E46"/>
    <w:rsid w:val="001A6173"/>
    <w:rsid w:val="001A6CBA"/>
    <w:rsid w:val="001A748C"/>
    <w:rsid w:val="001A7BB9"/>
    <w:rsid w:val="001A7BFD"/>
    <w:rsid w:val="001B0B5F"/>
    <w:rsid w:val="001B0D97"/>
    <w:rsid w:val="001B20C7"/>
    <w:rsid w:val="001B3918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0D09"/>
    <w:rsid w:val="001D3F23"/>
    <w:rsid w:val="001D51BA"/>
    <w:rsid w:val="001D6342"/>
    <w:rsid w:val="001D6BDB"/>
    <w:rsid w:val="001D6D53"/>
    <w:rsid w:val="001D7361"/>
    <w:rsid w:val="001E16AA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4AAF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4342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72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47D"/>
    <w:rsid w:val="003D3C45"/>
    <w:rsid w:val="003D42CC"/>
    <w:rsid w:val="003D45FC"/>
    <w:rsid w:val="003D4B5B"/>
    <w:rsid w:val="003D5B1F"/>
    <w:rsid w:val="003D646D"/>
    <w:rsid w:val="003D798E"/>
    <w:rsid w:val="003D7D3F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622B"/>
    <w:rsid w:val="00416DE7"/>
    <w:rsid w:val="004176EB"/>
    <w:rsid w:val="0042104A"/>
    <w:rsid w:val="00421105"/>
    <w:rsid w:val="00422190"/>
    <w:rsid w:val="00422750"/>
    <w:rsid w:val="004229D7"/>
    <w:rsid w:val="004238C9"/>
    <w:rsid w:val="004241FD"/>
    <w:rsid w:val="004242F4"/>
    <w:rsid w:val="00424B72"/>
    <w:rsid w:val="00425BC6"/>
    <w:rsid w:val="00425D02"/>
    <w:rsid w:val="00425E68"/>
    <w:rsid w:val="00427248"/>
    <w:rsid w:val="004278A8"/>
    <w:rsid w:val="004319E2"/>
    <w:rsid w:val="004320A9"/>
    <w:rsid w:val="00432C84"/>
    <w:rsid w:val="004332EF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77F04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5DBA"/>
    <w:rsid w:val="00495FA3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A5EC8"/>
    <w:rsid w:val="004B1EB4"/>
    <w:rsid w:val="004B29D1"/>
    <w:rsid w:val="004B3291"/>
    <w:rsid w:val="004B4E21"/>
    <w:rsid w:val="004B556D"/>
    <w:rsid w:val="004B7C0C"/>
    <w:rsid w:val="004C0320"/>
    <w:rsid w:val="004C290D"/>
    <w:rsid w:val="004C2BBD"/>
    <w:rsid w:val="004C2EA6"/>
    <w:rsid w:val="004C323A"/>
    <w:rsid w:val="004C37A1"/>
    <w:rsid w:val="004C3898"/>
    <w:rsid w:val="004C46F6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7A2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4DFE"/>
    <w:rsid w:val="00526E90"/>
    <w:rsid w:val="0052702C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B1D"/>
    <w:rsid w:val="00537C62"/>
    <w:rsid w:val="00543234"/>
    <w:rsid w:val="00543984"/>
    <w:rsid w:val="0054462F"/>
    <w:rsid w:val="00544BAC"/>
    <w:rsid w:val="00546970"/>
    <w:rsid w:val="0054710F"/>
    <w:rsid w:val="0055145C"/>
    <w:rsid w:val="005540C9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67EBB"/>
    <w:rsid w:val="005702FB"/>
    <w:rsid w:val="00571171"/>
    <w:rsid w:val="005711B9"/>
    <w:rsid w:val="00571BFF"/>
    <w:rsid w:val="00571FFF"/>
    <w:rsid w:val="00572505"/>
    <w:rsid w:val="0057276E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662D"/>
    <w:rsid w:val="005A6C45"/>
    <w:rsid w:val="005A78CA"/>
    <w:rsid w:val="005A7A52"/>
    <w:rsid w:val="005B045C"/>
    <w:rsid w:val="005B1214"/>
    <w:rsid w:val="005B1C62"/>
    <w:rsid w:val="005B240B"/>
    <w:rsid w:val="005B28BD"/>
    <w:rsid w:val="005B35D7"/>
    <w:rsid w:val="005B392A"/>
    <w:rsid w:val="005B3AA3"/>
    <w:rsid w:val="005B4513"/>
    <w:rsid w:val="005B4A44"/>
    <w:rsid w:val="005B4AA2"/>
    <w:rsid w:val="005B4EEA"/>
    <w:rsid w:val="005B6C04"/>
    <w:rsid w:val="005B6F83"/>
    <w:rsid w:val="005B7549"/>
    <w:rsid w:val="005C5143"/>
    <w:rsid w:val="005C5A4F"/>
    <w:rsid w:val="005C6BCE"/>
    <w:rsid w:val="005C72F1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4971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C45"/>
    <w:rsid w:val="00633F6A"/>
    <w:rsid w:val="00634244"/>
    <w:rsid w:val="006345DA"/>
    <w:rsid w:val="00636398"/>
    <w:rsid w:val="006368D3"/>
    <w:rsid w:val="006374D0"/>
    <w:rsid w:val="006377EC"/>
    <w:rsid w:val="00640405"/>
    <w:rsid w:val="0064151F"/>
    <w:rsid w:val="00641533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4DB9"/>
    <w:rsid w:val="00655733"/>
    <w:rsid w:val="00655ACD"/>
    <w:rsid w:val="00656520"/>
    <w:rsid w:val="00656A92"/>
    <w:rsid w:val="00656B9E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2EC6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77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43D4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5C10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B0D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4DCB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0DB7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A65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6FB0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1C5C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5ACA"/>
    <w:rsid w:val="008A65C0"/>
    <w:rsid w:val="008A7449"/>
    <w:rsid w:val="008A77D8"/>
    <w:rsid w:val="008B0483"/>
    <w:rsid w:val="008B0C02"/>
    <w:rsid w:val="008B120C"/>
    <w:rsid w:val="008B245A"/>
    <w:rsid w:val="008B2B5F"/>
    <w:rsid w:val="008B2BCE"/>
    <w:rsid w:val="008B2EE3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3C1D"/>
    <w:rsid w:val="008E44B8"/>
    <w:rsid w:val="008E5EA3"/>
    <w:rsid w:val="008E5F79"/>
    <w:rsid w:val="008E727E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BAA"/>
    <w:rsid w:val="00927E6D"/>
    <w:rsid w:val="00931BD9"/>
    <w:rsid w:val="00931FFE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520"/>
    <w:rsid w:val="00990630"/>
    <w:rsid w:val="00990EB7"/>
    <w:rsid w:val="00991761"/>
    <w:rsid w:val="0099177E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2FB"/>
    <w:rsid w:val="009A7F84"/>
    <w:rsid w:val="009B04DF"/>
    <w:rsid w:val="009B196C"/>
    <w:rsid w:val="009B1F30"/>
    <w:rsid w:val="009B2CC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17EE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44A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59A"/>
    <w:rsid w:val="00A07F33"/>
    <w:rsid w:val="00A1123E"/>
    <w:rsid w:val="00A11ECA"/>
    <w:rsid w:val="00A13E54"/>
    <w:rsid w:val="00A1500E"/>
    <w:rsid w:val="00A15202"/>
    <w:rsid w:val="00A16ACA"/>
    <w:rsid w:val="00A17F63"/>
    <w:rsid w:val="00A2046A"/>
    <w:rsid w:val="00A20792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C5B"/>
    <w:rsid w:val="00A62ECE"/>
    <w:rsid w:val="00A63483"/>
    <w:rsid w:val="00A6363A"/>
    <w:rsid w:val="00A652C1"/>
    <w:rsid w:val="00A657D7"/>
    <w:rsid w:val="00A65B19"/>
    <w:rsid w:val="00A660AC"/>
    <w:rsid w:val="00A66E9A"/>
    <w:rsid w:val="00A67E6C"/>
    <w:rsid w:val="00A706FC"/>
    <w:rsid w:val="00A70939"/>
    <w:rsid w:val="00A70A54"/>
    <w:rsid w:val="00A7174C"/>
    <w:rsid w:val="00A71B99"/>
    <w:rsid w:val="00A71C29"/>
    <w:rsid w:val="00A72BC9"/>
    <w:rsid w:val="00A739D0"/>
    <w:rsid w:val="00A73EA4"/>
    <w:rsid w:val="00A73F30"/>
    <w:rsid w:val="00A75BED"/>
    <w:rsid w:val="00A761D4"/>
    <w:rsid w:val="00A764CE"/>
    <w:rsid w:val="00A7763F"/>
    <w:rsid w:val="00A77BEA"/>
    <w:rsid w:val="00A77EC4"/>
    <w:rsid w:val="00A80441"/>
    <w:rsid w:val="00A828FF"/>
    <w:rsid w:val="00A8383D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51E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1BA"/>
    <w:rsid w:val="00AC443D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D7D2D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0E9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2C8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53FE"/>
    <w:rsid w:val="00B76915"/>
    <w:rsid w:val="00B76DD7"/>
    <w:rsid w:val="00B8117B"/>
    <w:rsid w:val="00B8126C"/>
    <w:rsid w:val="00B81A6C"/>
    <w:rsid w:val="00B81D70"/>
    <w:rsid w:val="00B843AE"/>
    <w:rsid w:val="00B8468E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C7F32"/>
    <w:rsid w:val="00BD08B5"/>
    <w:rsid w:val="00BD21E9"/>
    <w:rsid w:val="00BD46A8"/>
    <w:rsid w:val="00BD48AC"/>
    <w:rsid w:val="00BD4CEB"/>
    <w:rsid w:val="00BD5146"/>
    <w:rsid w:val="00BD5F1A"/>
    <w:rsid w:val="00BE1234"/>
    <w:rsid w:val="00BE2FA6"/>
    <w:rsid w:val="00BE333F"/>
    <w:rsid w:val="00BE4DC7"/>
    <w:rsid w:val="00BE4F7A"/>
    <w:rsid w:val="00BE7021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10BC"/>
    <w:rsid w:val="00C21C9E"/>
    <w:rsid w:val="00C22347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074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504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66823"/>
    <w:rsid w:val="00C70023"/>
    <w:rsid w:val="00C70697"/>
    <w:rsid w:val="00C72AB5"/>
    <w:rsid w:val="00C72EF4"/>
    <w:rsid w:val="00C732D9"/>
    <w:rsid w:val="00C743F0"/>
    <w:rsid w:val="00C74662"/>
    <w:rsid w:val="00C75D2F"/>
    <w:rsid w:val="00C767BE"/>
    <w:rsid w:val="00C76963"/>
    <w:rsid w:val="00C76D80"/>
    <w:rsid w:val="00C76E3C"/>
    <w:rsid w:val="00C77B92"/>
    <w:rsid w:val="00C808BA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4179"/>
    <w:rsid w:val="00CE4AA7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931"/>
    <w:rsid w:val="00D43F5A"/>
    <w:rsid w:val="00D440F8"/>
    <w:rsid w:val="00D44DDF"/>
    <w:rsid w:val="00D46129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6B58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583B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732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4DDD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3A7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354D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31B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EF6DF4"/>
    <w:rsid w:val="00F021D1"/>
    <w:rsid w:val="00F02C1A"/>
    <w:rsid w:val="00F045BE"/>
    <w:rsid w:val="00F04C48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19A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3515F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2D1B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77E28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517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character" w:customStyle="1" w:styleId="TALCar">
    <w:name w:val="TAL Car"/>
    <w:qFormat/>
    <w:locked/>
    <w:rsid w:val="00524DFE"/>
    <w:rPr>
      <w:rFonts w:ascii="Arial" w:hAnsi="Arial" w:cs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F57A7D-F553-480B-88DF-00B43D7B4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5CFE1B-6863-4828-BF61-7EB9DDEEB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</TotalTime>
  <Pages>3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4</cp:revision>
  <cp:lastPrinted>2008-01-31T06:09:00Z</cp:lastPrinted>
  <dcterms:created xsi:type="dcterms:W3CDTF">2019-10-04T21:33:00Z</dcterms:created>
  <dcterms:modified xsi:type="dcterms:W3CDTF">2019-10-05T00:45:00Z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0x0101003AA7AC0C743A294CADF60F661720E3E6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